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EC" w:rsidRDefault="00FE4FEC" w:rsidP="00FE4FEC">
      <w:pPr>
        <w:suppressAutoHyphens/>
        <w:jc w:val="center"/>
        <w:outlineLvl w:val="0"/>
        <w:rPr>
          <w:b/>
        </w:rPr>
      </w:pPr>
      <w:r>
        <w:rPr>
          <w:b/>
        </w:rPr>
        <w:t>ТЕХНИЧЕСКОЕ ЗАДАНИЕ</w:t>
      </w:r>
    </w:p>
    <w:p w:rsidR="00FE4FEC" w:rsidRDefault="00FE4FEC" w:rsidP="00FE4FEC">
      <w:pPr>
        <w:pStyle w:val="22"/>
        <w:rPr>
          <w:b w:val="0"/>
        </w:rPr>
      </w:pPr>
      <w:r>
        <w:rPr>
          <w:b w:val="0"/>
        </w:rPr>
        <w:t>на открытый запрос предложений по выбору исполнителя работ</w:t>
      </w:r>
    </w:p>
    <w:p w:rsidR="00FE4FEC" w:rsidRDefault="00FE4FEC" w:rsidP="00FE4FEC">
      <w:pPr>
        <w:pStyle w:val="22"/>
        <w:rPr>
          <w:b w:val="0"/>
          <w:bCs/>
        </w:rPr>
      </w:pPr>
      <w:r>
        <w:rPr>
          <w:b w:val="0"/>
        </w:rPr>
        <w:t xml:space="preserve"> </w:t>
      </w:r>
      <w:r>
        <w:t xml:space="preserve">по ремонту общестанционного оборудования </w:t>
      </w:r>
      <w:r>
        <w:rPr>
          <w:b w:val="0"/>
          <w:bCs/>
        </w:rPr>
        <w:t>(номер закупки по ГКПЗ (1105/2.1</w:t>
      </w:r>
      <w:r w:rsidR="005A48B8">
        <w:rPr>
          <w:b w:val="0"/>
          <w:bCs/>
        </w:rPr>
        <w:t>8</w:t>
      </w:r>
      <w:r>
        <w:rPr>
          <w:b w:val="0"/>
          <w:bCs/>
        </w:rPr>
        <w:t>-443)</w:t>
      </w:r>
    </w:p>
    <w:p w:rsidR="00FE4FEC" w:rsidRDefault="00FE4FEC" w:rsidP="00FE4FEC">
      <w:pPr>
        <w:pStyle w:val="22"/>
        <w:rPr>
          <w:b w:val="0"/>
        </w:rPr>
      </w:pPr>
      <w:r>
        <w:rPr>
          <w:b w:val="0"/>
          <w:bCs/>
        </w:rPr>
        <w:t xml:space="preserve"> Правобережной </w:t>
      </w:r>
      <w:r>
        <w:rPr>
          <w:b w:val="0"/>
          <w:i/>
        </w:rPr>
        <w:t xml:space="preserve"> </w:t>
      </w:r>
      <w:r>
        <w:rPr>
          <w:b w:val="0"/>
        </w:rPr>
        <w:t>ТЭЦ-5 филиала «Невский» ОАО «ТГК-1».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FE4FEC" w:rsidTr="00FE4F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EC" w:rsidRDefault="00FE4FEC" w:rsidP="00FE4FEC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EC" w:rsidRDefault="00FE4FEC" w:rsidP="00FE4FEC">
            <w:pPr>
              <w:suppressAutoHyphens/>
              <w:jc w:val="center"/>
            </w:pPr>
            <w:r>
              <w:rPr>
                <w:lang w:val="en-US"/>
              </w:rPr>
              <w:t>40</w:t>
            </w:r>
            <w:r>
              <w:t>.1</w:t>
            </w:r>
            <w:r>
              <w:rPr>
                <w:lang w:val="en-US"/>
              </w:rPr>
              <w:t>0</w:t>
            </w:r>
            <w:r>
              <w:t>.41</w:t>
            </w:r>
          </w:p>
        </w:tc>
      </w:tr>
      <w:tr w:rsidR="00FE4FEC" w:rsidTr="00FE4FE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EC" w:rsidRDefault="00FE4FEC" w:rsidP="00FE4FEC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FEC" w:rsidRDefault="00FE4FEC" w:rsidP="00FE4FEC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9432000</w:t>
            </w:r>
          </w:p>
        </w:tc>
      </w:tr>
    </w:tbl>
    <w:p w:rsidR="00FE4FEC" w:rsidRDefault="00FE4FEC" w:rsidP="00FE4FEC">
      <w:pPr>
        <w:suppressAutoHyphens/>
        <w:rPr>
          <w:i/>
        </w:rPr>
      </w:pPr>
    </w:p>
    <w:p w:rsidR="00FE4FEC" w:rsidRDefault="00FE4FEC" w:rsidP="00FE4FEC">
      <w:pPr>
        <w:suppressAutoHyphens/>
        <w:outlineLvl w:val="0"/>
        <w:rPr>
          <w:b/>
        </w:rPr>
      </w:pPr>
      <w:r>
        <w:rPr>
          <w:b/>
        </w:rPr>
        <w:t>1. Общие требования.</w:t>
      </w:r>
    </w:p>
    <w:p w:rsidR="00FE4FEC" w:rsidRDefault="00FE4FEC" w:rsidP="00FE4FEC">
      <w:pPr>
        <w:suppressAutoHyphens/>
        <w:rPr>
          <w:b/>
        </w:rPr>
      </w:pPr>
      <w:r>
        <w:rPr>
          <w:b/>
        </w:rPr>
        <w:t>1.1. Требования к месту выполнения работ.</w:t>
      </w:r>
    </w:p>
    <w:p w:rsidR="00FE4FEC" w:rsidRDefault="00FE4FEC" w:rsidP="00FE4FEC">
      <w:pPr>
        <w:suppressAutoHyphens/>
      </w:pPr>
      <w:r>
        <w:t xml:space="preserve">        г. Санкт-Петербург  Октябрьская набережная, дом, 108,</w:t>
      </w:r>
    </w:p>
    <w:p w:rsidR="00FE4FEC" w:rsidRDefault="00FE4FEC" w:rsidP="00FE4FEC">
      <w:pPr>
        <w:suppressAutoHyphens/>
      </w:pPr>
      <w:r>
        <w:t xml:space="preserve">        Правобережная ТЭЦ-5,</w:t>
      </w:r>
      <w:r>
        <w:rPr>
          <w:b/>
        </w:rPr>
        <w:t xml:space="preserve"> </w:t>
      </w:r>
      <w:r>
        <w:t>филиала «Невский» ОАО «ТГК-1».</w:t>
      </w:r>
    </w:p>
    <w:p w:rsidR="00FE4FEC" w:rsidRDefault="00FE4FEC" w:rsidP="00FE4FEC">
      <w:pPr>
        <w:suppressAutoHyphens/>
        <w:rPr>
          <w:i/>
        </w:rPr>
      </w:pPr>
    </w:p>
    <w:p w:rsidR="00FE4FEC" w:rsidRDefault="00FE4FEC" w:rsidP="00FE4FEC">
      <w:pPr>
        <w:suppressAutoHyphens/>
      </w:pPr>
      <w:r>
        <w:t xml:space="preserve">Ответственные за составление технического задания: </w:t>
      </w:r>
    </w:p>
    <w:p w:rsidR="00FE4FEC" w:rsidRDefault="00FE4FEC" w:rsidP="00FE4FEC">
      <w:pPr>
        <w:jc w:val="both"/>
      </w:pPr>
      <w:r>
        <w:t>начальник ОППР: Герасимов А.В., рабочий телефон (812) 901-44-27</w:t>
      </w:r>
    </w:p>
    <w:p w:rsidR="00FE4FEC" w:rsidRDefault="00A446E0" w:rsidP="00FE4FEC">
      <w:pPr>
        <w:suppressAutoHyphens/>
      </w:pPr>
      <w:r w:rsidRPr="00A446E0">
        <w:t>начальник ХЦ Черкашина Н.Л.,</w:t>
      </w:r>
      <w:r>
        <w:rPr>
          <w:b/>
        </w:rPr>
        <w:t xml:space="preserve"> </w:t>
      </w:r>
      <w:r>
        <w:t>рабочий телефон (812) 901-44-88</w:t>
      </w:r>
    </w:p>
    <w:p w:rsidR="00A446E0" w:rsidRDefault="00A446E0" w:rsidP="00FE4FEC">
      <w:pPr>
        <w:suppressAutoHyphens/>
        <w:rPr>
          <w:b/>
        </w:rPr>
      </w:pPr>
      <w:r>
        <w:t xml:space="preserve">начальник ТТЦ </w:t>
      </w:r>
      <w:proofErr w:type="spellStart"/>
      <w:r>
        <w:t>Смальцер</w:t>
      </w:r>
      <w:proofErr w:type="spellEnd"/>
      <w:r>
        <w:t xml:space="preserve"> М.Н., рабочий телефон (812) 901-44-91</w:t>
      </w:r>
    </w:p>
    <w:p w:rsidR="00FE4FEC" w:rsidRDefault="00FE4FEC" w:rsidP="00FE4FEC">
      <w:pPr>
        <w:rPr>
          <w:b/>
        </w:rPr>
      </w:pPr>
      <w:r>
        <w:rPr>
          <w:b/>
        </w:rPr>
        <w:t>1.2. Период выполнения работ.</w:t>
      </w:r>
    </w:p>
    <w:p w:rsidR="00FE4FEC" w:rsidRDefault="00FE4FEC" w:rsidP="00FE4FEC">
      <w:r>
        <w:t>Начало - январь 2014 г.</w:t>
      </w:r>
    </w:p>
    <w:p w:rsidR="00FE4FEC" w:rsidRDefault="00FE4FEC" w:rsidP="00FE4FEC">
      <w:r>
        <w:t>Окончание - декабрь 2018 г.</w:t>
      </w:r>
    </w:p>
    <w:p w:rsidR="00FE4FEC" w:rsidRDefault="00FE4FEC" w:rsidP="00FE4FEC"/>
    <w:p w:rsidR="00FE4FEC" w:rsidRDefault="00FE4FEC" w:rsidP="00FE4FEC">
      <w:pPr>
        <w:rPr>
          <w:b/>
        </w:rPr>
      </w:pPr>
      <w:r>
        <w:rPr>
          <w:b/>
        </w:rPr>
        <w:t>1.3. Стоимость закупки -  27 050 тыс. руб. без учета НДС, в том числе:</w:t>
      </w:r>
    </w:p>
    <w:p w:rsidR="00FE4FEC" w:rsidRDefault="00FE4FEC" w:rsidP="00FE4FEC">
      <w:pPr>
        <w:rPr>
          <w:b/>
        </w:rPr>
      </w:pPr>
      <w:r>
        <w:rPr>
          <w:b/>
        </w:rPr>
        <w:t>Стоимость закупки в 2014 году -  2 250 тыс. руб. без учета НДС;</w:t>
      </w:r>
    </w:p>
    <w:p w:rsidR="00FE4FEC" w:rsidRDefault="00FE4FEC" w:rsidP="00FE4FEC">
      <w:pPr>
        <w:ind w:firstLine="1560"/>
        <w:rPr>
          <w:b/>
        </w:rPr>
      </w:pPr>
      <w:r>
        <w:rPr>
          <w:b/>
        </w:rPr>
        <w:t>в 2015 году -  6 200 тыс. руб. без учета НДС;</w:t>
      </w:r>
    </w:p>
    <w:p w:rsidR="00FE4FEC" w:rsidRDefault="00FE4FEC" w:rsidP="00FE4FEC">
      <w:pPr>
        <w:ind w:firstLine="1560"/>
        <w:rPr>
          <w:b/>
        </w:rPr>
      </w:pPr>
      <w:r>
        <w:rPr>
          <w:b/>
        </w:rPr>
        <w:t>в 2016 году -  6 200 тыс. руб. без учета НДС;</w:t>
      </w:r>
    </w:p>
    <w:p w:rsidR="00FE4FEC" w:rsidRDefault="00FE4FEC" w:rsidP="00FE4FEC">
      <w:pPr>
        <w:ind w:firstLine="1560"/>
        <w:rPr>
          <w:b/>
        </w:rPr>
      </w:pPr>
      <w:r>
        <w:rPr>
          <w:b/>
        </w:rPr>
        <w:t>в 2017 году -  6 200 тыс. руб. без учета НДС;</w:t>
      </w:r>
    </w:p>
    <w:p w:rsidR="00FE4FEC" w:rsidRDefault="00FE4FEC" w:rsidP="00FE4FEC">
      <w:pPr>
        <w:ind w:firstLine="1560"/>
        <w:rPr>
          <w:b/>
        </w:rPr>
      </w:pPr>
      <w:r>
        <w:rPr>
          <w:b/>
        </w:rPr>
        <w:t>в 2018 году -  6 200 тыс. руб. без учета НДС.</w:t>
      </w:r>
    </w:p>
    <w:p w:rsidR="00E1394C" w:rsidRPr="0060392F" w:rsidRDefault="00E1394C" w:rsidP="005D4AD3">
      <w:pPr>
        <w:suppressAutoHyphens/>
        <w:jc w:val="center"/>
        <w:outlineLvl w:val="0"/>
      </w:pPr>
    </w:p>
    <w:p w:rsidR="00BD7854" w:rsidRPr="0060392F" w:rsidRDefault="0096610A" w:rsidP="0096610A">
      <w:pPr>
        <w:suppressAutoHyphens/>
        <w:ind w:firstLine="709"/>
        <w:jc w:val="both"/>
      </w:pPr>
      <w:r w:rsidRPr="0060392F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0392F">
        <w:rPr>
          <w:i/>
        </w:rPr>
        <w:t xml:space="preserve"> </w:t>
      </w:r>
      <w:r w:rsidRPr="0060392F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423561" w:rsidRPr="00D60B04" w:rsidRDefault="00423561" w:rsidP="005D4AD3">
      <w:pPr>
        <w:suppressAutoHyphens/>
        <w:jc w:val="both"/>
      </w:pPr>
    </w:p>
    <w:p w:rsidR="006D31AA" w:rsidRPr="0060392F" w:rsidRDefault="00E1394C" w:rsidP="005D4AD3">
      <w:pPr>
        <w:tabs>
          <w:tab w:val="left" w:pos="993"/>
        </w:tabs>
        <w:jc w:val="both"/>
        <w:rPr>
          <w:b/>
        </w:rPr>
      </w:pPr>
      <w:r w:rsidRPr="0060392F">
        <w:rPr>
          <w:b/>
        </w:rPr>
        <w:t>2</w:t>
      </w:r>
      <w:r w:rsidR="00FC4286" w:rsidRPr="0060392F">
        <w:rPr>
          <w:b/>
        </w:rPr>
        <w:t xml:space="preserve">. </w:t>
      </w:r>
      <w:r w:rsidR="006D31AA" w:rsidRPr="0060392F">
        <w:rPr>
          <w:b/>
        </w:rPr>
        <w:t>Требования к</w:t>
      </w:r>
      <w:r w:rsidR="00690363" w:rsidRPr="0060392F">
        <w:rPr>
          <w:b/>
        </w:rPr>
        <w:t xml:space="preserve"> сметно-договорной документации.</w:t>
      </w:r>
    </w:p>
    <w:p w:rsidR="008C1B71" w:rsidRDefault="0096610A" w:rsidP="0096610A">
      <w:pPr>
        <w:suppressAutoHyphens/>
        <w:ind w:firstLine="709"/>
        <w:jc w:val="both"/>
      </w:pPr>
      <w:r w:rsidRPr="0060392F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  <w:r w:rsidR="008C1B71" w:rsidRPr="008C1B71">
        <w:t xml:space="preserve"> </w:t>
      </w:r>
    </w:p>
    <w:p w:rsidR="0096610A" w:rsidRPr="0060392F" w:rsidRDefault="008C1B71" w:rsidP="0096610A">
      <w:pPr>
        <w:suppressAutoHyphens/>
        <w:ind w:firstLine="709"/>
        <w:jc w:val="both"/>
      </w:pPr>
      <w:r w:rsidRPr="008C1B71">
        <w:t>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96610A" w:rsidRPr="0060392F" w:rsidRDefault="0096610A" w:rsidP="0096610A">
      <w:pPr>
        <w:suppressAutoHyphens/>
        <w:ind w:firstLine="709"/>
        <w:jc w:val="both"/>
      </w:pPr>
      <w:r w:rsidRPr="0060392F">
        <w:lastRenderedPageBreak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9F1565" w:rsidRPr="0060392F" w:rsidRDefault="0096610A" w:rsidP="0096610A">
      <w:pPr>
        <w:ind w:right="-2" w:firstLine="708"/>
        <w:jc w:val="both"/>
      </w:pPr>
      <w:r w:rsidRPr="0060392F">
        <w:t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не чаще одного раза в год, но не более чем на величину индекса потребительских цен по да</w:t>
      </w:r>
      <w:r w:rsidRPr="0060392F">
        <w:t>н</w:t>
      </w:r>
      <w:r w:rsidRPr="0060392F">
        <w:t>ным Министерства Экономического Развития РФ на планируемый год.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Изменение общей </w:t>
      </w:r>
      <w:r w:rsidR="00CE73F8" w:rsidRPr="0060392F">
        <w:rPr>
          <w:rFonts w:eastAsia="Calibri"/>
          <w:snapToGrid w:val="0"/>
          <w:lang w:eastAsia="en-US"/>
        </w:rPr>
        <w:t>стоимости</w:t>
      </w:r>
      <w:r w:rsidRPr="0060392F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EB6B7E" w:rsidRPr="0060392F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 xml:space="preserve">Взаимоотношения </w:t>
      </w:r>
      <w:r w:rsidR="00CE73F8" w:rsidRPr="0060392F">
        <w:rPr>
          <w:rFonts w:eastAsia="Calibri"/>
          <w:snapToGrid w:val="0"/>
          <w:lang w:eastAsia="en-US"/>
        </w:rPr>
        <w:t>з</w:t>
      </w:r>
      <w:r w:rsidRPr="0060392F">
        <w:rPr>
          <w:rFonts w:eastAsia="Calibri"/>
          <w:snapToGrid w:val="0"/>
          <w:lang w:eastAsia="en-US"/>
        </w:rPr>
        <w:t xml:space="preserve">аказчика и </w:t>
      </w:r>
      <w:r w:rsidR="00CE73F8" w:rsidRPr="0060392F">
        <w:rPr>
          <w:rFonts w:eastAsia="Calibri"/>
          <w:snapToGrid w:val="0"/>
          <w:lang w:eastAsia="en-US"/>
        </w:rPr>
        <w:t>п</w:t>
      </w:r>
      <w:r w:rsidRPr="0060392F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EB6B7E" w:rsidRPr="0060392F" w:rsidRDefault="00CE73F8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Стоимость</w:t>
      </w:r>
      <w:r w:rsidR="00EB6B7E" w:rsidRPr="0060392F">
        <w:rPr>
          <w:rFonts w:eastAsia="Calibri"/>
          <w:snapToGrid w:val="0"/>
          <w:lang w:eastAsia="en-US"/>
        </w:rPr>
        <w:t xml:space="preserve"> договора складывается из совокупности стоимости работ, выполняемых </w:t>
      </w:r>
      <w:r w:rsidRPr="0060392F">
        <w:rPr>
          <w:rFonts w:eastAsia="Calibri"/>
          <w:snapToGrid w:val="0"/>
          <w:lang w:eastAsia="en-US"/>
        </w:rPr>
        <w:t>п</w:t>
      </w:r>
      <w:r w:rsidR="00EB6B7E" w:rsidRPr="0060392F">
        <w:rPr>
          <w:rFonts w:eastAsia="Calibri"/>
          <w:snapToGrid w:val="0"/>
          <w:lang w:eastAsia="en-US"/>
        </w:rPr>
        <w:t>о</w:t>
      </w:r>
      <w:r w:rsidR="00EB6B7E" w:rsidRPr="0060392F">
        <w:rPr>
          <w:rFonts w:eastAsia="Calibri"/>
          <w:snapToGrid w:val="0"/>
          <w:lang w:eastAsia="en-US"/>
        </w:rPr>
        <w:t>д</w:t>
      </w:r>
      <w:r w:rsidR="00EB6B7E" w:rsidRPr="0060392F">
        <w:rPr>
          <w:rFonts w:eastAsia="Calibri"/>
          <w:snapToGrid w:val="0"/>
          <w:lang w:eastAsia="en-US"/>
        </w:rPr>
        <w:t xml:space="preserve">рядчиком. Текущая стоимость работ определяется </w:t>
      </w:r>
      <w:r w:rsidR="0096610A" w:rsidRPr="0060392F">
        <w:rPr>
          <w:rFonts w:eastAsia="Calibri"/>
          <w:snapToGrid w:val="0"/>
          <w:lang w:eastAsia="en-US"/>
        </w:rPr>
        <w:t xml:space="preserve">на </w:t>
      </w:r>
      <w:r w:rsidR="0096610A" w:rsidRPr="0060392F">
        <w:rPr>
          <w:noProof/>
        </w:rPr>
        <w:t>основании ведомостей планируемых объёмов работ (заявок на выполнение неотложных работ) и расчетов в соответствии с Акта</w:t>
      </w:r>
      <w:r w:rsidR="0026007B">
        <w:rPr>
          <w:noProof/>
        </w:rPr>
        <w:t>ми о приемке выполненных работ.</w:t>
      </w:r>
    </w:p>
    <w:p w:rsidR="00EB6B7E" w:rsidRDefault="00EB6B7E" w:rsidP="005D4AD3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60392F">
        <w:rPr>
          <w:rFonts w:eastAsia="Calibri"/>
          <w:snapToGrid w:val="0"/>
          <w:lang w:eastAsia="en-US"/>
        </w:rPr>
        <w:t>Наполнение договора и закрытие работ по договору происходит путем подписания ст</w:t>
      </w:r>
      <w:r w:rsidRPr="0060392F">
        <w:rPr>
          <w:rFonts w:eastAsia="Calibri"/>
          <w:snapToGrid w:val="0"/>
          <w:lang w:eastAsia="en-US"/>
        </w:rPr>
        <w:t>о</w:t>
      </w:r>
      <w:r w:rsidRPr="0060392F">
        <w:rPr>
          <w:rFonts w:eastAsia="Calibri"/>
          <w:snapToGrid w:val="0"/>
          <w:lang w:eastAsia="en-US"/>
        </w:rPr>
        <w:t>ронами актов о приемке выполненных работ. Обоснованность стоимости работ проверяется на стадии согласования смет и подписания актов о приемке выполненных работ.</w:t>
      </w:r>
    </w:p>
    <w:p w:rsidR="00D16731" w:rsidRPr="00D16731" w:rsidRDefault="000C4C60" w:rsidP="00D16731">
      <w:pPr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 xml:space="preserve">             </w:t>
      </w:r>
      <w:r w:rsidR="00D16731" w:rsidRPr="00D16731">
        <w:rPr>
          <w:rFonts w:eastAsia="Calibri"/>
          <w:snapToGrid w:val="0"/>
          <w:lang w:eastAsia="en-US"/>
        </w:rPr>
        <w:t>Условия производства работ. По результатам аттестации рабочих мест существуют сл</w:t>
      </w:r>
      <w:r w:rsidR="00D16731" w:rsidRPr="00D16731">
        <w:rPr>
          <w:rFonts w:eastAsia="Calibri"/>
          <w:snapToGrid w:val="0"/>
          <w:lang w:eastAsia="en-US"/>
        </w:rPr>
        <w:t>е</w:t>
      </w:r>
      <w:r w:rsidR="00D16731" w:rsidRPr="00D16731">
        <w:rPr>
          <w:rFonts w:eastAsia="Calibri"/>
          <w:snapToGrid w:val="0"/>
          <w:lang w:eastAsia="en-US"/>
        </w:rPr>
        <w:t>дующие факторы производственной среды и трудового процесса. Химический. Акустический (шум), вибрация общая, микроклимат (температура, влажность).</w:t>
      </w:r>
    </w:p>
    <w:p w:rsidR="000C4C60" w:rsidRDefault="000C4C60" w:rsidP="005D4AD3">
      <w:pPr>
        <w:suppressAutoHyphens/>
        <w:rPr>
          <w:rFonts w:eastAsia="Calibri"/>
          <w:snapToGrid w:val="0"/>
          <w:lang w:eastAsia="en-US"/>
        </w:rPr>
      </w:pPr>
    </w:p>
    <w:p w:rsidR="0093447A" w:rsidRPr="0060392F" w:rsidRDefault="00E1394C" w:rsidP="005D4AD3">
      <w:pPr>
        <w:suppressAutoHyphens/>
        <w:rPr>
          <w:b/>
        </w:rPr>
      </w:pPr>
      <w:r w:rsidRPr="0060392F">
        <w:rPr>
          <w:b/>
        </w:rPr>
        <w:t>3</w:t>
      </w:r>
      <w:r w:rsidR="00795534" w:rsidRPr="0060392F">
        <w:rPr>
          <w:b/>
        </w:rPr>
        <w:t>. Требования к выполнению работ.</w:t>
      </w:r>
    </w:p>
    <w:p w:rsidR="00A93296" w:rsidRPr="0060392F" w:rsidRDefault="00E1394C" w:rsidP="005D4AD3">
      <w:pPr>
        <w:suppressAutoHyphens/>
        <w:jc w:val="both"/>
      </w:pPr>
      <w:r w:rsidRPr="0060392F">
        <w:rPr>
          <w:b/>
        </w:rPr>
        <w:t xml:space="preserve">3.1. </w:t>
      </w:r>
      <w:r w:rsidR="00795534" w:rsidRPr="0060392F">
        <w:rPr>
          <w:b/>
        </w:rPr>
        <w:t>Цель работ</w:t>
      </w:r>
      <w:r w:rsidR="00A93296" w:rsidRPr="0060392F">
        <w:rPr>
          <w:b/>
        </w:rPr>
        <w:t>.</w:t>
      </w:r>
    </w:p>
    <w:p w:rsidR="00332063" w:rsidRPr="0060392F" w:rsidRDefault="00A93296" w:rsidP="005D4AD3">
      <w:pPr>
        <w:ind w:firstLine="426"/>
      </w:pPr>
      <w:r w:rsidRPr="0060392F">
        <w:t xml:space="preserve">Выполнение </w:t>
      </w:r>
      <w:r w:rsidR="00D1017B" w:rsidRPr="0060392F">
        <w:t xml:space="preserve">работ </w:t>
      </w:r>
      <w:r w:rsidR="006D31AA" w:rsidRPr="0060392F">
        <w:t xml:space="preserve">по ремонту </w:t>
      </w:r>
      <w:r w:rsidR="00C62943" w:rsidRPr="0060392F">
        <w:t xml:space="preserve">общестанционного </w:t>
      </w:r>
      <w:r w:rsidR="006D31AA" w:rsidRPr="0060392F">
        <w:t xml:space="preserve">оборудования </w:t>
      </w:r>
    </w:p>
    <w:p w:rsidR="005D4AD3" w:rsidRPr="0060392F" w:rsidRDefault="005D4AD3" w:rsidP="005D4AD3">
      <w:pPr>
        <w:suppressAutoHyphens/>
        <w:jc w:val="both"/>
      </w:pPr>
    </w:p>
    <w:p w:rsidR="009F3F73" w:rsidRDefault="005D4AD3" w:rsidP="005D4AD3">
      <w:pPr>
        <w:suppressAutoHyphens/>
        <w:jc w:val="both"/>
        <w:rPr>
          <w:b/>
        </w:rPr>
      </w:pPr>
      <w:r w:rsidRPr="0060392F">
        <w:rPr>
          <w:b/>
        </w:rPr>
        <w:t>3.2. Термины и определения.</w:t>
      </w:r>
    </w:p>
    <w:p w:rsidR="00D60B04" w:rsidRPr="00165703" w:rsidRDefault="00D60B04" w:rsidP="00D60B04">
      <w:pPr>
        <w:suppressAutoHyphens/>
        <w:jc w:val="right"/>
        <w:rPr>
          <w:i/>
        </w:rPr>
      </w:pPr>
      <w:r w:rsidRPr="00165703">
        <w:rPr>
          <w:i/>
        </w:rPr>
        <w:t>Таблица № 1</w:t>
      </w:r>
    </w:p>
    <w:tbl>
      <w:tblPr>
        <w:tblW w:w="100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8080"/>
      </w:tblGrid>
      <w:tr w:rsidR="00005299" w:rsidRPr="0060392F" w:rsidTr="00073869">
        <w:tc>
          <w:tcPr>
            <w:tcW w:w="1953" w:type="dxa"/>
          </w:tcPr>
          <w:p w:rsidR="00005299" w:rsidRPr="0060392F" w:rsidRDefault="00005299" w:rsidP="005D4AD3">
            <w:pPr>
              <w:suppressAutoHyphens/>
            </w:pPr>
            <w:r w:rsidRPr="0060392F">
              <w:t xml:space="preserve">Капитальный ремонт </w:t>
            </w:r>
          </w:p>
        </w:tc>
        <w:tc>
          <w:tcPr>
            <w:tcW w:w="8080" w:type="dxa"/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близкого к полному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Средний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Значение частично восстанавливаемого ресурса устанавливается в нормативной документации (ГОСТ 18322-78)</w:t>
            </w:r>
            <w:r w:rsidR="00FC235C" w:rsidRPr="0060392F">
              <w:t>.</w:t>
            </w:r>
          </w:p>
        </w:tc>
      </w:tr>
      <w:tr w:rsidR="00005299" w:rsidRPr="0060392F" w:rsidTr="00073869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</w:pPr>
            <w:r w:rsidRPr="0060392F">
              <w:t>Текущий ремонт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99" w:rsidRPr="0060392F" w:rsidRDefault="00005299" w:rsidP="005D4AD3">
            <w:pPr>
              <w:suppressAutoHyphens/>
              <w:jc w:val="both"/>
            </w:pPr>
            <w:r w:rsidRPr="0060392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005299" w:rsidRPr="0060392F" w:rsidRDefault="00005299" w:rsidP="005D4AD3">
            <w:pPr>
              <w:suppressAutoHyphens/>
              <w:jc w:val="both"/>
            </w:pPr>
            <w:r w:rsidRPr="0060392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FC4286" w:rsidP="005D4AD3">
            <w:pPr>
              <w:suppressAutoHyphens/>
            </w:pPr>
            <w:r w:rsidRPr="0060392F">
              <w:t>Неплановый ремонт</w:t>
            </w:r>
          </w:p>
        </w:tc>
        <w:tc>
          <w:tcPr>
            <w:tcW w:w="8080" w:type="dxa"/>
          </w:tcPr>
          <w:p w:rsidR="00686C31" w:rsidRPr="00686C31" w:rsidRDefault="00FC4286" w:rsidP="00686C31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FC4286" w:rsidRPr="0060392F" w:rsidTr="00854223">
        <w:tc>
          <w:tcPr>
            <w:tcW w:w="1953" w:type="dxa"/>
          </w:tcPr>
          <w:p w:rsidR="00FC4286" w:rsidRPr="0060392F" w:rsidRDefault="0096610A" w:rsidP="005D4AD3">
            <w:pPr>
              <w:suppressAutoHyphens/>
            </w:pPr>
            <w:r w:rsidRPr="0060392F">
              <w:t xml:space="preserve">Неотложный </w:t>
            </w:r>
            <w:r w:rsidRPr="0060392F">
              <w:lastRenderedPageBreak/>
              <w:t>(аварийный) ремонт</w:t>
            </w:r>
          </w:p>
        </w:tc>
        <w:tc>
          <w:tcPr>
            <w:tcW w:w="8080" w:type="dxa"/>
          </w:tcPr>
          <w:p w:rsidR="00FC4286" w:rsidRPr="0060392F" w:rsidRDefault="00FC4286" w:rsidP="005D4AD3">
            <w:pPr>
              <w:shd w:val="clear" w:color="auto" w:fill="FFFFFF"/>
              <w:jc w:val="both"/>
            </w:pPr>
            <w:r w:rsidRPr="0060392F">
              <w:rPr>
                <w:color w:val="000000"/>
              </w:rPr>
              <w:lastRenderedPageBreak/>
              <w:t xml:space="preserve">Устранение повреждений возникших в процессе эксплуатации оборудования </w:t>
            </w:r>
            <w:r w:rsidRPr="0060392F">
              <w:rPr>
                <w:color w:val="000000"/>
              </w:rPr>
              <w:lastRenderedPageBreak/>
              <w:t>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3A22E6" w:rsidRPr="0060392F" w:rsidRDefault="003A22E6" w:rsidP="00ED4AB4">
      <w:pPr>
        <w:pStyle w:val="af4"/>
        <w:suppressAutoHyphens/>
        <w:ind w:left="0"/>
        <w:jc w:val="both"/>
        <w:outlineLvl w:val="0"/>
        <w:rPr>
          <w:b/>
        </w:rPr>
      </w:pPr>
    </w:p>
    <w:p w:rsidR="005073D3" w:rsidRPr="0060392F" w:rsidRDefault="00E1394C" w:rsidP="00ED4AB4">
      <w:pPr>
        <w:pStyle w:val="af4"/>
        <w:suppressAutoHyphens/>
        <w:ind w:left="0"/>
        <w:jc w:val="both"/>
        <w:outlineLvl w:val="0"/>
        <w:rPr>
          <w:b/>
        </w:rPr>
      </w:pPr>
      <w:r w:rsidRPr="0060392F">
        <w:rPr>
          <w:b/>
        </w:rPr>
        <w:t>3.</w:t>
      </w:r>
      <w:r w:rsidR="003A22E6" w:rsidRPr="0060392F">
        <w:rPr>
          <w:b/>
        </w:rPr>
        <w:t>3</w:t>
      </w:r>
      <w:r w:rsidRPr="0060392F">
        <w:rPr>
          <w:b/>
        </w:rPr>
        <w:t xml:space="preserve">. </w:t>
      </w:r>
      <w:r w:rsidR="00712DF5" w:rsidRPr="0060392F">
        <w:rPr>
          <w:b/>
        </w:rPr>
        <w:t>Перечень и основные технические характерис</w:t>
      </w:r>
      <w:r w:rsidR="00332063" w:rsidRPr="0060392F">
        <w:rPr>
          <w:b/>
        </w:rPr>
        <w:t xml:space="preserve">тики </w:t>
      </w:r>
      <w:r w:rsidR="00DD463A" w:rsidRPr="0060392F">
        <w:rPr>
          <w:b/>
        </w:rPr>
        <w:t xml:space="preserve">общестанционного оборудования, подлежащих </w:t>
      </w:r>
      <w:r w:rsidR="00712DF5" w:rsidRPr="0060392F">
        <w:rPr>
          <w:b/>
        </w:rPr>
        <w:t>ремонту</w:t>
      </w:r>
      <w:r w:rsidR="008C4F79" w:rsidRPr="0060392F">
        <w:rPr>
          <w:b/>
        </w:rPr>
        <w:t>,</w:t>
      </w:r>
      <w:r w:rsidR="00C62943" w:rsidRPr="0060392F">
        <w:rPr>
          <w:b/>
        </w:rPr>
        <w:t xml:space="preserve"> определены в приложени</w:t>
      </w:r>
      <w:r w:rsidR="00F75E3A" w:rsidRPr="0060392F">
        <w:rPr>
          <w:b/>
        </w:rPr>
        <w:t>я</w:t>
      </w:r>
      <w:r w:rsidR="00C62943" w:rsidRPr="0060392F">
        <w:rPr>
          <w:b/>
        </w:rPr>
        <w:t>х</w:t>
      </w:r>
      <w:r w:rsidR="00712DF5" w:rsidRPr="0060392F">
        <w:rPr>
          <w:b/>
        </w:rPr>
        <w:t xml:space="preserve"> №</w:t>
      </w:r>
      <w:r w:rsidR="00CF0DA3" w:rsidRPr="0060392F">
        <w:rPr>
          <w:b/>
        </w:rPr>
        <w:t>№</w:t>
      </w:r>
      <w:r w:rsidR="008F3569">
        <w:rPr>
          <w:b/>
        </w:rPr>
        <w:t>1-</w:t>
      </w:r>
      <w:r w:rsidR="008F3569" w:rsidRPr="008F3569">
        <w:rPr>
          <w:b/>
        </w:rPr>
        <w:t>4</w:t>
      </w:r>
      <w:r w:rsidR="00936688" w:rsidRPr="0060392F">
        <w:rPr>
          <w:b/>
        </w:rPr>
        <w:t xml:space="preserve"> </w:t>
      </w:r>
      <w:r w:rsidR="00712DF5" w:rsidRPr="0060392F">
        <w:rPr>
          <w:b/>
        </w:rPr>
        <w:t>к настоящему техническому заданию.</w:t>
      </w:r>
    </w:p>
    <w:p w:rsidR="005D4AD3" w:rsidRPr="00EF0A74" w:rsidRDefault="005D4AD3" w:rsidP="005D4AD3">
      <w:pPr>
        <w:ind w:firstLine="709"/>
      </w:pPr>
      <w:r w:rsidRPr="00EF0A74">
        <w:t>В состав ремонтируемого оборудования и ремонтных работ по данной закупке входят:</w:t>
      </w:r>
    </w:p>
    <w:p w:rsidR="00F91441" w:rsidRPr="00EF0A74" w:rsidRDefault="00EF0A74" w:rsidP="00104AD5">
      <w:pPr>
        <w:numPr>
          <w:ilvl w:val="0"/>
          <w:numId w:val="2"/>
        </w:numPr>
        <w:ind w:firstLine="65"/>
      </w:pPr>
      <w:r w:rsidRPr="00EF0A74">
        <w:t>Насосные агрегаты водогрейных и паровой котельных;</w:t>
      </w:r>
    </w:p>
    <w:p w:rsidR="00F91441" w:rsidRPr="00EF0A74" w:rsidRDefault="00EF0A74" w:rsidP="00104AD5">
      <w:pPr>
        <w:numPr>
          <w:ilvl w:val="0"/>
          <w:numId w:val="2"/>
        </w:numPr>
        <w:ind w:firstLine="65"/>
      </w:pPr>
      <w:r w:rsidRPr="00EF0A74">
        <w:t>Насосные агрегаты химического и топливно</w:t>
      </w:r>
      <w:r w:rsidR="000501B0">
        <w:t>-</w:t>
      </w:r>
      <w:r w:rsidRPr="00EF0A74">
        <w:t>транспортного цеха;</w:t>
      </w:r>
    </w:p>
    <w:p w:rsidR="000501B0" w:rsidRPr="000501B0" w:rsidRDefault="000501B0" w:rsidP="00104AD5">
      <w:pPr>
        <w:numPr>
          <w:ilvl w:val="0"/>
          <w:numId w:val="2"/>
        </w:numPr>
        <w:ind w:firstLine="65"/>
      </w:pPr>
      <w:r w:rsidRPr="000501B0">
        <w:t>Запорная и регулирующая арматура ХВО</w:t>
      </w:r>
      <w:r>
        <w:t>;</w:t>
      </w:r>
    </w:p>
    <w:p w:rsidR="00F91441" w:rsidRDefault="00386BD2" w:rsidP="00104AD5">
      <w:pPr>
        <w:numPr>
          <w:ilvl w:val="0"/>
          <w:numId w:val="2"/>
        </w:numPr>
        <w:ind w:firstLine="65"/>
      </w:pPr>
      <w:r>
        <w:t>В</w:t>
      </w:r>
      <w:r w:rsidR="000501B0" w:rsidRPr="000501B0">
        <w:t>оздушные компрессора  химического цеха;</w:t>
      </w:r>
    </w:p>
    <w:p w:rsidR="00C44C52" w:rsidRPr="000501B0" w:rsidRDefault="00C44C52" w:rsidP="00104AD5">
      <w:pPr>
        <w:numPr>
          <w:ilvl w:val="0"/>
          <w:numId w:val="2"/>
        </w:numPr>
        <w:ind w:firstLine="65"/>
      </w:pPr>
      <w:r>
        <w:t>Теплообменное оборудование.</w:t>
      </w:r>
    </w:p>
    <w:p w:rsidR="005D4AD3" w:rsidRPr="0060392F" w:rsidRDefault="005D4AD3" w:rsidP="005D4AD3">
      <w:pPr>
        <w:rPr>
          <w:i/>
        </w:rPr>
      </w:pPr>
    </w:p>
    <w:p w:rsidR="00E9255F" w:rsidRPr="0060392F" w:rsidRDefault="00E1394C" w:rsidP="00690363">
      <w:pPr>
        <w:pStyle w:val="210"/>
        <w:tabs>
          <w:tab w:val="left" w:pos="0"/>
        </w:tabs>
        <w:suppressAutoHyphens/>
        <w:ind w:left="0"/>
        <w:jc w:val="both"/>
        <w:rPr>
          <w:b w:val="0"/>
        </w:rPr>
      </w:pPr>
      <w:r w:rsidRPr="0060392F">
        <w:t>4</w:t>
      </w:r>
      <w:r w:rsidR="003D2DB7" w:rsidRPr="0060392F">
        <w:t xml:space="preserve">. </w:t>
      </w:r>
      <w:r w:rsidR="00C74B61" w:rsidRPr="0060392F">
        <w:t>Перечень</w:t>
      </w:r>
      <w:r w:rsidR="00ED1780" w:rsidRPr="0060392F">
        <w:t xml:space="preserve"> работ</w:t>
      </w:r>
      <w:r w:rsidR="003D2DB7" w:rsidRPr="0060392F">
        <w:t>,</w:t>
      </w:r>
      <w:r w:rsidR="00ED1780" w:rsidRPr="0060392F">
        <w:t xml:space="preserve"> </w:t>
      </w:r>
      <w:r w:rsidR="00C74B61" w:rsidRPr="0060392F">
        <w:t>предлагаемых к выполнению при проведении</w:t>
      </w:r>
      <w:r w:rsidR="005073D3" w:rsidRPr="0060392F">
        <w:t xml:space="preserve"> </w:t>
      </w:r>
      <w:r w:rsidR="002F325D" w:rsidRPr="0060392F">
        <w:t>ремонт</w:t>
      </w:r>
      <w:r w:rsidR="00C74B61" w:rsidRPr="0060392F">
        <w:t>а</w:t>
      </w:r>
      <w:r w:rsidRPr="0060392F">
        <w:t xml:space="preserve"> </w:t>
      </w:r>
      <w:r w:rsidR="00DD463A" w:rsidRPr="0060392F">
        <w:t xml:space="preserve">общестанционного </w:t>
      </w:r>
      <w:r w:rsidR="003D2DB7" w:rsidRPr="0060392F">
        <w:t>оборудования</w:t>
      </w:r>
      <w:r w:rsidR="00690363" w:rsidRPr="0060392F">
        <w:t xml:space="preserve"> </w:t>
      </w:r>
      <w:r w:rsidR="00386BD2">
        <w:t xml:space="preserve">Правобережной </w:t>
      </w:r>
      <w:r w:rsidR="00A96B04" w:rsidRPr="0060392F">
        <w:t>ТЭЦ</w:t>
      </w:r>
      <w:r w:rsidR="0051784C" w:rsidRPr="0060392F">
        <w:rPr>
          <w:i/>
        </w:rPr>
        <w:t xml:space="preserve"> </w:t>
      </w:r>
      <w:r w:rsidR="00E9255F" w:rsidRPr="0060392F">
        <w:t>филиала «</w:t>
      </w:r>
      <w:r w:rsidR="00386BD2">
        <w:t>Невский</w:t>
      </w:r>
      <w:r w:rsidR="00E9255F" w:rsidRPr="0060392F">
        <w:t>» ОАО «ТГК-1».</w:t>
      </w:r>
    </w:p>
    <w:p w:rsidR="00D1017B" w:rsidRDefault="00D1017B" w:rsidP="00D60B04">
      <w:pPr>
        <w:pStyle w:val="22"/>
        <w:suppressAutoHyphens/>
        <w:ind w:left="0"/>
        <w:jc w:val="both"/>
        <w:outlineLvl w:val="0"/>
      </w:pP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p w:rsidR="00301134" w:rsidRPr="0060392F" w:rsidRDefault="00301134" w:rsidP="00F269F3">
      <w:pPr>
        <w:pStyle w:val="22"/>
        <w:suppressAutoHyphens/>
        <w:outlineLvl w:val="0"/>
        <w:rPr>
          <w:sz w:val="6"/>
          <w:szCs w:val="6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413"/>
      </w:tblGrid>
      <w:tr w:rsidR="002F325D" w:rsidRPr="0060392F" w:rsidTr="00345F62">
        <w:trPr>
          <w:trHeight w:val="450"/>
          <w:jc w:val="center"/>
        </w:trPr>
        <w:tc>
          <w:tcPr>
            <w:tcW w:w="596" w:type="dxa"/>
            <w:vAlign w:val="center"/>
          </w:tcPr>
          <w:p w:rsidR="002F325D" w:rsidRPr="0060392F" w:rsidRDefault="002F325D" w:rsidP="00F269F3">
            <w:pPr>
              <w:suppressAutoHyphens/>
              <w:jc w:val="center"/>
            </w:pPr>
            <w:r w:rsidRPr="0060392F">
              <w:t>№ п/п</w:t>
            </w:r>
          </w:p>
        </w:tc>
        <w:tc>
          <w:tcPr>
            <w:tcW w:w="9413" w:type="dxa"/>
            <w:vAlign w:val="center"/>
          </w:tcPr>
          <w:p w:rsidR="002F325D" w:rsidRPr="0060392F" w:rsidRDefault="002F325D" w:rsidP="00345F62">
            <w:pPr>
              <w:suppressAutoHyphens/>
              <w:ind w:left="-538" w:firstLine="426"/>
              <w:jc w:val="center"/>
            </w:pPr>
            <w:r w:rsidRPr="0060392F">
              <w:t>Наименование работ</w:t>
            </w:r>
          </w:p>
        </w:tc>
      </w:tr>
      <w:tr w:rsidR="00386BD2" w:rsidRPr="0060392F" w:rsidTr="00345F62">
        <w:trPr>
          <w:trHeight w:val="582"/>
          <w:jc w:val="center"/>
        </w:trPr>
        <w:tc>
          <w:tcPr>
            <w:tcW w:w="596" w:type="dxa"/>
          </w:tcPr>
          <w:p w:rsidR="00386BD2" w:rsidRPr="00386BD2" w:rsidRDefault="00386BD2" w:rsidP="00850C6C">
            <w:pPr>
              <w:suppressAutoHyphens/>
              <w:jc w:val="center"/>
            </w:pPr>
            <w:r w:rsidRPr="00386BD2">
              <w:t>1.</w:t>
            </w:r>
          </w:p>
        </w:tc>
        <w:tc>
          <w:tcPr>
            <w:tcW w:w="9413" w:type="dxa"/>
          </w:tcPr>
          <w:p w:rsidR="00386BD2" w:rsidRPr="00386BD2" w:rsidRDefault="00386BD2" w:rsidP="00D84E72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00466E">
              <w:rPr>
                <w:b w:val="0"/>
                <w:i/>
              </w:rPr>
              <w:t>2014г.</w:t>
            </w:r>
            <w:r w:rsidRPr="00386BD2">
              <w:rPr>
                <w:b w:val="0"/>
              </w:rPr>
              <w:t xml:space="preserve"> Текущий ремонт насосного оборудова</w:t>
            </w:r>
            <w:r w:rsidR="00C44C52">
              <w:rPr>
                <w:b w:val="0"/>
              </w:rPr>
              <w:t>ния перечисленного в приложении №1</w:t>
            </w:r>
            <w:r w:rsidRPr="00386BD2">
              <w:rPr>
                <w:b w:val="0"/>
              </w:rPr>
              <w:t xml:space="preserve"> по 2 группе сложности ремонтов</w:t>
            </w:r>
            <w:r>
              <w:rPr>
                <w:b w:val="0"/>
              </w:rPr>
              <w:t>; текущий ремонт запорной и регулирующей арматур</w:t>
            </w:r>
            <w:r w:rsidR="007C2437">
              <w:rPr>
                <w:b w:val="0"/>
              </w:rPr>
              <w:t>ы</w:t>
            </w:r>
            <w:r w:rsidR="00C44C52">
              <w:rPr>
                <w:b w:val="0"/>
              </w:rPr>
              <w:t xml:space="preserve"> перечисленного в приложении №2 по 1</w:t>
            </w:r>
            <w:r w:rsidR="007C2437">
              <w:rPr>
                <w:b w:val="0"/>
              </w:rPr>
              <w:t xml:space="preserve"> группе сложности ремонтов</w:t>
            </w:r>
            <w:r w:rsidR="00D84E72">
              <w:rPr>
                <w:b w:val="0"/>
              </w:rPr>
              <w:t>, текущий ремонт теплообменного оборудования по 1 гр. сложности ремонта.</w:t>
            </w:r>
          </w:p>
        </w:tc>
      </w:tr>
      <w:tr w:rsidR="0000466E" w:rsidRPr="0060392F" w:rsidTr="00345F62">
        <w:trPr>
          <w:trHeight w:val="582"/>
          <w:jc w:val="center"/>
        </w:trPr>
        <w:tc>
          <w:tcPr>
            <w:tcW w:w="596" w:type="dxa"/>
          </w:tcPr>
          <w:p w:rsidR="0000466E" w:rsidRDefault="0000466E" w:rsidP="00850C6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2.</w:t>
            </w:r>
          </w:p>
        </w:tc>
        <w:tc>
          <w:tcPr>
            <w:tcW w:w="9413" w:type="dxa"/>
          </w:tcPr>
          <w:p w:rsidR="0000466E" w:rsidRPr="0000466E" w:rsidRDefault="0000466E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00466E">
              <w:rPr>
                <w:b w:val="0"/>
              </w:rPr>
              <w:t>2015г. Текущий, средний, капитальный ремонт насосного оборудования, запорной и регу</w:t>
            </w:r>
            <w:r w:rsidR="00C44C52">
              <w:rPr>
                <w:b w:val="0"/>
              </w:rPr>
              <w:t>лирующей арматуры, компрессоров, теплообменного оборудования.</w:t>
            </w:r>
          </w:p>
        </w:tc>
      </w:tr>
      <w:tr w:rsidR="0000466E" w:rsidRPr="0060392F" w:rsidTr="00345F62">
        <w:trPr>
          <w:trHeight w:val="582"/>
          <w:jc w:val="center"/>
        </w:trPr>
        <w:tc>
          <w:tcPr>
            <w:tcW w:w="596" w:type="dxa"/>
          </w:tcPr>
          <w:p w:rsidR="0000466E" w:rsidRDefault="0000466E" w:rsidP="00850C6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3.</w:t>
            </w:r>
          </w:p>
        </w:tc>
        <w:tc>
          <w:tcPr>
            <w:tcW w:w="9413" w:type="dxa"/>
          </w:tcPr>
          <w:p w:rsidR="0000466E" w:rsidRPr="0000466E" w:rsidRDefault="0000466E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00466E">
              <w:rPr>
                <w:b w:val="0"/>
              </w:rPr>
              <w:t>2016г. Текущий, средний, капитальный ремонт насосного оборудования, запорной и регу</w:t>
            </w:r>
            <w:r w:rsidR="00C44C52">
              <w:rPr>
                <w:b w:val="0"/>
              </w:rPr>
              <w:t>лирующей арматуры, компрессоров, теплообменного оборудования.</w:t>
            </w:r>
          </w:p>
        </w:tc>
      </w:tr>
      <w:tr w:rsidR="0000466E" w:rsidRPr="0060392F" w:rsidTr="00345F62">
        <w:trPr>
          <w:trHeight w:val="582"/>
          <w:jc w:val="center"/>
        </w:trPr>
        <w:tc>
          <w:tcPr>
            <w:tcW w:w="596" w:type="dxa"/>
          </w:tcPr>
          <w:p w:rsidR="0000466E" w:rsidRDefault="0000466E" w:rsidP="00850C6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4.</w:t>
            </w:r>
          </w:p>
        </w:tc>
        <w:tc>
          <w:tcPr>
            <w:tcW w:w="9413" w:type="dxa"/>
          </w:tcPr>
          <w:p w:rsidR="0000466E" w:rsidRPr="0000466E" w:rsidRDefault="0000466E" w:rsidP="00F2771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00466E">
              <w:rPr>
                <w:b w:val="0"/>
              </w:rPr>
              <w:t>2017г. Текущий, средний, капитальный ремонт насосного оборудования, запорной и регу</w:t>
            </w:r>
            <w:r w:rsidR="00C44C52">
              <w:rPr>
                <w:b w:val="0"/>
              </w:rPr>
              <w:t>лирующей арматуры, компрессоров, теплообменного оборудования.</w:t>
            </w:r>
          </w:p>
        </w:tc>
      </w:tr>
      <w:tr w:rsidR="0000466E" w:rsidRPr="0060392F" w:rsidTr="00345F62">
        <w:trPr>
          <w:trHeight w:val="582"/>
          <w:jc w:val="center"/>
        </w:trPr>
        <w:tc>
          <w:tcPr>
            <w:tcW w:w="596" w:type="dxa"/>
          </w:tcPr>
          <w:p w:rsidR="0000466E" w:rsidRDefault="0000466E" w:rsidP="00850C6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5.</w:t>
            </w:r>
          </w:p>
        </w:tc>
        <w:tc>
          <w:tcPr>
            <w:tcW w:w="9413" w:type="dxa"/>
          </w:tcPr>
          <w:p w:rsidR="0000466E" w:rsidRPr="0000466E" w:rsidRDefault="0000466E" w:rsidP="001972DF">
            <w:pPr>
              <w:pStyle w:val="210"/>
              <w:suppressAutoHyphens/>
              <w:ind w:left="0"/>
              <w:jc w:val="both"/>
              <w:rPr>
                <w:b w:val="0"/>
              </w:rPr>
            </w:pPr>
            <w:r w:rsidRPr="0000466E">
              <w:rPr>
                <w:b w:val="0"/>
              </w:rPr>
              <w:t>2018г. Текущий, средний, капитальный ремонт насосного оборудования, запорной и регу</w:t>
            </w:r>
            <w:r w:rsidR="00C44C52">
              <w:rPr>
                <w:b w:val="0"/>
              </w:rPr>
              <w:t>лирующей арматуры, компрессоров, теплоо</w:t>
            </w:r>
            <w:r w:rsidR="001972DF">
              <w:rPr>
                <w:b w:val="0"/>
              </w:rPr>
              <w:t>бм</w:t>
            </w:r>
            <w:r w:rsidR="00C44C52">
              <w:rPr>
                <w:b w:val="0"/>
              </w:rPr>
              <w:t>енного оборудования</w:t>
            </w:r>
          </w:p>
        </w:tc>
      </w:tr>
      <w:tr w:rsidR="00F2771F" w:rsidRPr="0060392F" w:rsidTr="00FE4FEC">
        <w:trPr>
          <w:trHeight w:val="582"/>
          <w:jc w:val="center"/>
        </w:trPr>
        <w:tc>
          <w:tcPr>
            <w:tcW w:w="10009" w:type="dxa"/>
            <w:gridSpan w:val="2"/>
          </w:tcPr>
          <w:p w:rsidR="00F2771F" w:rsidRDefault="00F2771F" w:rsidP="00F2771F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2014 году определя</w:t>
            </w:r>
            <w:r>
              <w:t>ю</w:t>
            </w:r>
            <w:r w:rsidRPr="0060392F">
              <w:t>тся в соответствии с ведомостями планируемых работ по ремонту.</w:t>
            </w:r>
          </w:p>
          <w:p w:rsidR="00F2771F" w:rsidRPr="00C81DC7" w:rsidRDefault="00F2771F" w:rsidP="00AC4A8B">
            <w:pPr>
              <w:pStyle w:val="xl34"/>
              <w:suppressAutoHyphens/>
              <w:spacing w:before="0" w:beforeAutospacing="0" w:after="0" w:afterAutospacing="0"/>
              <w:ind w:firstLineChars="0" w:firstLine="709"/>
              <w:jc w:val="both"/>
              <w:rPr>
                <w:i/>
              </w:rPr>
            </w:pPr>
            <w:r w:rsidRPr="0060392F">
              <w:t xml:space="preserve">Номенклатура и объём работ </w:t>
            </w:r>
            <w:r w:rsidR="00AC4A8B">
              <w:t>по</w:t>
            </w:r>
            <w:r w:rsidRPr="0060392F">
              <w:t xml:space="preserve"> ремонт</w:t>
            </w:r>
            <w:r w:rsidR="00AC4A8B">
              <w:t>у</w:t>
            </w:r>
            <w:r w:rsidRPr="0060392F">
              <w:t xml:space="preserve"> </w:t>
            </w:r>
            <w:r>
              <w:t>общестанционного</w:t>
            </w:r>
            <w:r w:rsidRPr="0060392F">
              <w:t xml:space="preserve"> оборудования в 2015-2018 годы </w:t>
            </w:r>
            <w:r w:rsidR="00AC4A8B" w:rsidRPr="00AC4A8B">
              <w:t xml:space="preserve">определяются в соответствии </w:t>
            </w:r>
            <w:r w:rsidRPr="0060392F">
              <w:t>с ведомостями объёма работ направл</w:t>
            </w:r>
            <w:r>
              <w:t>яем</w:t>
            </w:r>
            <w:r w:rsidRPr="0060392F">
              <w:t>ых подрядчику не позднее, чем за 3 месяца до начала планируемого года.</w:t>
            </w:r>
          </w:p>
        </w:tc>
      </w:tr>
      <w:tr w:rsidR="00177855" w:rsidRPr="0060392F" w:rsidTr="00345F62">
        <w:trPr>
          <w:trHeight w:val="582"/>
          <w:jc w:val="center"/>
        </w:trPr>
        <w:tc>
          <w:tcPr>
            <w:tcW w:w="596" w:type="dxa"/>
          </w:tcPr>
          <w:p w:rsidR="00177855" w:rsidRPr="0000466E" w:rsidRDefault="0000466E" w:rsidP="00FE4FEC">
            <w:pPr>
              <w:suppressAutoHyphens/>
              <w:jc w:val="center"/>
            </w:pPr>
            <w:r>
              <w:t>6</w:t>
            </w:r>
            <w:r w:rsidR="00FC235C" w:rsidRPr="0000466E">
              <w:t>.</w:t>
            </w:r>
          </w:p>
        </w:tc>
        <w:tc>
          <w:tcPr>
            <w:tcW w:w="9413" w:type="dxa"/>
          </w:tcPr>
          <w:p w:rsidR="00177855" w:rsidRPr="0000466E" w:rsidRDefault="00F2771F" w:rsidP="0060392F">
            <w:pPr>
              <w:suppressAutoHyphens/>
              <w:jc w:val="both"/>
            </w:pPr>
            <w:r w:rsidRPr="0000466E">
              <w:t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60159D" w:rsidRDefault="0060159D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977073" w:rsidRDefault="00977073" w:rsidP="00DB03CC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  <w:r>
        <w:t>Укрупненная Ведомость объема работ</w:t>
      </w:r>
    </w:p>
    <w:p w:rsidR="007F0A3C" w:rsidRDefault="007F0A3C" w:rsidP="00DB03CC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  <w:r>
        <w:t>по ремонту общестанционного оборудования в 2014</w:t>
      </w:r>
      <w:r w:rsidR="000F4765">
        <w:t xml:space="preserve"> </w:t>
      </w:r>
      <w:r>
        <w:t>г</w:t>
      </w:r>
      <w:r w:rsidR="000F4765">
        <w:t>.</w:t>
      </w:r>
      <w:r w:rsidR="004B17FD">
        <w:t xml:space="preserve"> </w:t>
      </w:r>
      <w:r w:rsidR="004B17FD" w:rsidRPr="004B17FD">
        <w:t xml:space="preserve">с </w:t>
      </w:r>
      <w:r w:rsidR="005246B5">
        <w:t>января по декабрь</w:t>
      </w:r>
      <w:r w:rsidR="00DB03CC">
        <w:t xml:space="preserve">                   </w:t>
      </w:r>
      <w:r w:rsidR="004B17FD" w:rsidRPr="004B17FD">
        <w:t xml:space="preserve"> стоимостью </w:t>
      </w:r>
      <w:r w:rsidR="00173315" w:rsidRPr="00173315">
        <w:t>2</w:t>
      </w:r>
      <w:r w:rsidR="00173315">
        <w:t> </w:t>
      </w:r>
      <w:r w:rsidR="00173315" w:rsidRPr="00173315">
        <w:t>250</w:t>
      </w:r>
      <w:r w:rsidR="00173315">
        <w:t xml:space="preserve"> </w:t>
      </w:r>
      <w:r w:rsidR="00173315" w:rsidRPr="00173315">
        <w:t>тыс. руб.</w:t>
      </w:r>
    </w:p>
    <w:p w:rsidR="00EC7322" w:rsidRDefault="00EC7322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770"/>
        <w:gridCol w:w="3194"/>
        <w:gridCol w:w="4379"/>
        <w:gridCol w:w="822"/>
        <w:gridCol w:w="746"/>
      </w:tblGrid>
      <w:tr w:rsidR="007F0A3C" w:rsidTr="000A1CC0">
        <w:trPr>
          <w:jc w:val="center"/>
        </w:trPr>
        <w:tc>
          <w:tcPr>
            <w:tcW w:w="770" w:type="dxa"/>
          </w:tcPr>
          <w:p w:rsidR="007F0A3C" w:rsidRDefault="007F0A3C" w:rsidP="0060159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№п/п</w:t>
            </w:r>
          </w:p>
        </w:tc>
        <w:tc>
          <w:tcPr>
            <w:tcW w:w="3194" w:type="dxa"/>
          </w:tcPr>
          <w:p w:rsidR="007F0A3C" w:rsidRDefault="007F0A3C" w:rsidP="0060159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  Наименование  </w:t>
            </w:r>
          </w:p>
          <w:p w:rsidR="007F0A3C" w:rsidRDefault="007F0A3C" w:rsidP="0060159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  оборудования</w:t>
            </w:r>
          </w:p>
        </w:tc>
        <w:tc>
          <w:tcPr>
            <w:tcW w:w="4379" w:type="dxa"/>
          </w:tcPr>
          <w:p w:rsidR="007F0A3C" w:rsidRDefault="000A1CC0" w:rsidP="000A1CC0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               </w:t>
            </w:r>
            <w:r w:rsidR="007F0A3C">
              <w:t xml:space="preserve"> Наименование работ</w:t>
            </w:r>
          </w:p>
        </w:tc>
        <w:tc>
          <w:tcPr>
            <w:tcW w:w="822" w:type="dxa"/>
          </w:tcPr>
          <w:p w:rsidR="007F0A3C" w:rsidRPr="007F0A3C" w:rsidRDefault="007F0A3C" w:rsidP="0060159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7F0A3C">
              <w:t xml:space="preserve">Ед. </w:t>
            </w:r>
            <w:proofErr w:type="spellStart"/>
            <w:r w:rsidRPr="007F0A3C">
              <w:t>изм</w:t>
            </w:r>
            <w:proofErr w:type="spellEnd"/>
          </w:p>
        </w:tc>
        <w:tc>
          <w:tcPr>
            <w:tcW w:w="746" w:type="dxa"/>
          </w:tcPr>
          <w:p w:rsidR="007F0A3C" w:rsidRPr="007F0A3C" w:rsidRDefault="007F0A3C" w:rsidP="0060159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7F0A3C">
              <w:t>Кол-во</w:t>
            </w:r>
          </w:p>
        </w:tc>
      </w:tr>
      <w:tr w:rsidR="00534C5A" w:rsidTr="009B6B80">
        <w:trPr>
          <w:trHeight w:val="369"/>
          <w:jc w:val="center"/>
        </w:trPr>
        <w:tc>
          <w:tcPr>
            <w:tcW w:w="770" w:type="dxa"/>
            <w:vAlign w:val="center"/>
          </w:tcPr>
          <w:p w:rsidR="00534C5A" w:rsidRDefault="00534C5A" w:rsidP="000A1CC0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</w:t>
            </w:r>
          </w:p>
        </w:tc>
        <w:tc>
          <w:tcPr>
            <w:tcW w:w="3194" w:type="dxa"/>
          </w:tcPr>
          <w:p w:rsidR="00534C5A" w:rsidRPr="00D63507" w:rsidRDefault="00534C5A" w:rsidP="005E3D7C">
            <w:pPr>
              <w:rPr>
                <w:b/>
                <w:i/>
                <w:lang w:eastAsia="en-US"/>
              </w:rPr>
            </w:pPr>
            <w:r w:rsidRPr="00D63507">
              <w:rPr>
                <w:b/>
                <w:i/>
                <w:lang w:eastAsia="en-US"/>
              </w:rPr>
              <w:t>Насосное оборудование</w:t>
            </w:r>
            <w:r w:rsidR="005E3D7C" w:rsidRPr="00D63507">
              <w:rPr>
                <w:b/>
                <w:i/>
                <w:lang w:eastAsia="en-US"/>
              </w:rPr>
              <w:t>:</w:t>
            </w:r>
            <w:r w:rsidRPr="00D63507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4379" w:type="dxa"/>
            <w:vMerge w:val="restart"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lastRenderedPageBreak/>
              <w:t>Ремонт насосов по 2 группе сложности:</w:t>
            </w:r>
          </w:p>
          <w:p w:rsidR="002076F7" w:rsidRDefault="002076F7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534C5A" w:rsidRPr="009B6B80" w:rsidRDefault="00534C5A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i/>
              </w:rPr>
            </w:pPr>
            <w:r w:rsidRPr="009B6B80">
              <w:rPr>
                <w:i/>
              </w:rPr>
              <w:t>Разборка соединительной муфты, насоса (без разборки ротора). Очистка, дефектация, замена дефектных уплотняющих</w:t>
            </w:r>
            <w:r w:rsidR="002076F7">
              <w:rPr>
                <w:i/>
              </w:rPr>
              <w:t xml:space="preserve"> </w:t>
            </w:r>
            <w:r w:rsidRPr="009B6B80">
              <w:rPr>
                <w:i/>
              </w:rPr>
              <w:t xml:space="preserve"> элементов. Восстановление  </w:t>
            </w:r>
            <w:r>
              <w:rPr>
                <w:i/>
              </w:rPr>
              <w:t>плотности сопряжения поверхностей</w:t>
            </w:r>
            <w:r w:rsidRPr="009B6B80">
              <w:rPr>
                <w:i/>
              </w:rPr>
              <w:t xml:space="preserve">. Ремонт маслосистемы. Сборка центровка </w:t>
            </w:r>
            <w:proofErr w:type="spellStart"/>
            <w:r w:rsidRPr="009B6B80">
              <w:rPr>
                <w:i/>
              </w:rPr>
              <w:t>опробывание</w:t>
            </w:r>
            <w:proofErr w:type="spellEnd"/>
            <w:r w:rsidRPr="009B6B80">
              <w:rPr>
                <w:i/>
              </w:rPr>
              <w:t>.</w:t>
            </w:r>
          </w:p>
        </w:tc>
        <w:tc>
          <w:tcPr>
            <w:tcW w:w="822" w:type="dxa"/>
            <w:vAlign w:val="center"/>
          </w:tcPr>
          <w:p w:rsidR="00534C5A" w:rsidRDefault="00534C5A" w:rsidP="0013452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</w:p>
        </w:tc>
        <w:tc>
          <w:tcPr>
            <w:tcW w:w="746" w:type="dxa"/>
            <w:vAlign w:val="center"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  <w:tr w:rsidR="00534C5A" w:rsidTr="009B6B80">
        <w:trPr>
          <w:trHeight w:val="369"/>
          <w:jc w:val="center"/>
        </w:trPr>
        <w:tc>
          <w:tcPr>
            <w:tcW w:w="770" w:type="dxa"/>
            <w:vAlign w:val="center"/>
          </w:tcPr>
          <w:p w:rsidR="00534C5A" w:rsidRDefault="00534C5A" w:rsidP="000A1CC0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</w:p>
        </w:tc>
        <w:tc>
          <w:tcPr>
            <w:tcW w:w="3194" w:type="dxa"/>
          </w:tcPr>
          <w:p w:rsidR="00534C5A" w:rsidRPr="005045E7" w:rsidRDefault="00534C5A" w:rsidP="00806BBA">
            <w:pPr>
              <w:rPr>
                <w:lang w:eastAsia="en-US"/>
              </w:rPr>
            </w:pPr>
            <w:r>
              <w:rPr>
                <w:lang w:eastAsia="en-US"/>
              </w:rPr>
              <w:t>СЭН ст. №</w:t>
            </w:r>
            <w:r w:rsidRPr="005045E7">
              <w:rPr>
                <w:lang w:eastAsia="en-US"/>
              </w:rPr>
              <w:t>11,12, 16</w:t>
            </w:r>
            <w:r>
              <w:rPr>
                <w:lang w:eastAsia="en-US"/>
              </w:rPr>
              <w:t xml:space="preserve"> (ВК)</w:t>
            </w:r>
          </w:p>
        </w:tc>
        <w:tc>
          <w:tcPr>
            <w:tcW w:w="4379" w:type="dxa"/>
            <w:vMerge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0A1CC0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</w:p>
        </w:tc>
        <w:tc>
          <w:tcPr>
            <w:tcW w:w="3194" w:type="dxa"/>
          </w:tcPr>
          <w:p w:rsidR="00534C5A" w:rsidRPr="005045E7" w:rsidRDefault="00534C5A" w:rsidP="00806BBA">
            <w:pPr>
              <w:rPr>
                <w:lang w:eastAsia="en-US"/>
              </w:rPr>
            </w:pPr>
            <w:r>
              <w:rPr>
                <w:lang w:eastAsia="en-US"/>
              </w:rPr>
              <w:t>СЭН ст. №</w:t>
            </w:r>
            <w:r w:rsidRPr="005045E7">
              <w:rPr>
                <w:lang w:eastAsia="en-US"/>
              </w:rPr>
              <w:t>14</w:t>
            </w:r>
            <w:r>
              <w:rPr>
                <w:lang w:eastAsia="en-US"/>
              </w:rPr>
              <w:t xml:space="preserve"> (ВК)</w:t>
            </w:r>
          </w:p>
        </w:tc>
        <w:tc>
          <w:tcPr>
            <w:tcW w:w="4379" w:type="dxa"/>
            <w:vMerge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0A1CC0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</w:p>
        </w:tc>
        <w:tc>
          <w:tcPr>
            <w:tcW w:w="3194" w:type="dxa"/>
          </w:tcPr>
          <w:p w:rsidR="00534C5A" w:rsidRPr="005045E7" w:rsidRDefault="00534C5A" w:rsidP="000A1CC0">
            <w:pPr>
              <w:rPr>
                <w:lang w:eastAsia="en-US"/>
              </w:rPr>
            </w:pPr>
            <w:r>
              <w:rPr>
                <w:lang w:eastAsia="en-US"/>
              </w:rPr>
              <w:t>СЭН ст.№21,22  (ВК)</w:t>
            </w:r>
          </w:p>
        </w:tc>
        <w:tc>
          <w:tcPr>
            <w:tcW w:w="4379" w:type="dxa"/>
            <w:vMerge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806BB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AD47F9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lastRenderedPageBreak/>
              <w:t>1.3</w:t>
            </w:r>
          </w:p>
        </w:tc>
        <w:tc>
          <w:tcPr>
            <w:tcW w:w="3194" w:type="dxa"/>
          </w:tcPr>
          <w:p w:rsidR="00534C5A" w:rsidRPr="005045E7" w:rsidRDefault="00534C5A" w:rsidP="00534C5A">
            <w:pPr>
              <w:rPr>
                <w:lang w:eastAsia="en-US"/>
              </w:rPr>
            </w:pPr>
            <w:r>
              <w:rPr>
                <w:lang w:eastAsia="en-US"/>
              </w:rPr>
              <w:t>СЭН ст.№</w:t>
            </w:r>
            <w:r w:rsidRPr="005045E7">
              <w:rPr>
                <w:lang w:eastAsia="en-US"/>
              </w:rPr>
              <w:t>17, 18</w:t>
            </w:r>
            <w:r>
              <w:rPr>
                <w:lang w:eastAsia="en-US"/>
              </w:rPr>
              <w:t xml:space="preserve">   (ВК)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lastRenderedPageBreak/>
              <w:t>1.4</w:t>
            </w:r>
          </w:p>
        </w:tc>
        <w:tc>
          <w:tcPr>
            <w:tcW w:w="3194" w:type="dxa"/>
          </w:tcPr>
          <w:p w:rsidR="00534C5A" w:rsidRDefault="00534C5A" w:rsidP="00534C5A">
            <w:pPr>
              <w:rPr>
                <w:lang w:eastAsia="en-US"/>
              </w:rPr>
            </w:pPr>
            <w:r w:rsidRPr="005045E7">
              <w:rPr>
                <w:lang w:eastAsia="en-US"/>
              </w:rPr>
              <w:t>СЭН</w:t>
            </w:r>
            <w:r>
              <w:rPr>
                <w:lang w:eastAsia="en-US"/>
              </w:rPr>
              <w:t xml:space="preserve"> ст.№</w:t>
            </w:r>
            <w:r w:rsidRPr="005045E7">
              <w:rPr>
                <w:lang w:eastAsia="en-US"/>
              </w:rPr>
              <w:t xml:space="preserve"> 19,24, 25,26,27,28</w:t>
            </w:r>
          </w:p>
          <w:p w:rsidR="00AD47F9" w:rsidRPr="005045E7" w:rsidRDefault="00AD47F9" w:rsidP="00534C5A">
            <w:pPr>
              <w:rPr>
                <w:lang w:eastAsia="en-US"/>
              </w:rPr>
            </w:pP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</w:t>
            </w:r>
            <w:r w:rsidR="00D75E62">
              <w:t>2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1.5</w:t>
            </w:r>
          </w:p>
        </w:tc>
        <w:tc>
          <w:tcPr>
            <w:tcW w:w="3194" w:type="dxa"/>
          </w:tcPr>
          <w:p w:rsidR="00534C5A" w:rsidRPr="005045E7" w:rsidRDefault="00534C5A" w:rsidP="00534C5A">
            <w:pPr>
              <w:rPr>
                <w:lang w:eastAsia="en-US"/>
              </w:rPr>
            </w:pPr>
            <w:r>
              <w:rPr>
                <w:lang w:eastAsia="en-US"/>
              </w:rPr>
              <w:t>СЭН ст.№</w:t>
            </w:r>
            <w:r w:rsidRPr="005045E7">
              <w:rPr>
                <w:lang w:eastAsia="en-US"/>
              </w:rPr>
              <w:t>20</w:t>
            </w:r>
            <w:r>
              <w:rPr>
                <w:lang w:eastAsia="en-US"/>
              </w:rPr>
              <w:t xml:space="preserve"> (ВК)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1.6</w:t>
            </w:r>
          </w:p>
        </w:tc>
        <w:tc>
          <w:tcPr>
            <w:tcW w:w="3194" w:type="dxa"/>
            <w:vAlign w:val="center"/>
          </w:tcPr>
          <w:p w:rsidR="00534C5A" w:rsidRPr="005045E7" w:rsidRDefault="00534C5A" w:rsidP="00534C5A">
            <w:r>
              <w:t>НПТС ст.№</w:t>
            </w:r>
            <w:r w:rsidRPr="005045E7">
              <w:t>1, 2, 3,4</w:t>
            </w:r>
            <w:r>
              <w:t xml:space="preserve"> (ВК)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</w:t>
            </w:r>
            <w:r w:rsidR="00D63507">
              <w:t>2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1.7</w:t>
            </w:r>
          </w:p>
        </w:tc>
        <w:tc>
          <w:tcPr>
            <w:tcW w:w="3194" w:type="dxa"/>
            <w:vAlign w:val="center"/>
          </w:tcPr>
          <w:p w:rsidR="00534C5A" w:rsidRPr="005045E7" w:rsidRDefault="00534C5A" w:rsidP="00534C5A">
            <w:r>
              <w:t>НПТС ст.№</w:t>
            </w:r>
            <w:r w:rsidRPr="005045E7">
              <w:t>5</w:t>
            </w:r>
            <w:r>
              <w:t xml:space="preserve"> (ВК)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1.8</w:t>
            </w:r>
          </w:p>
        </w:tc>
        <w:tc>
          <w:tcPr>
            <w:tcW w:w="3194" w:type="dxa"/>
            <w:vAlign w:val="center"/>
          </w:tcPr>
          <w:p w:rsidR="00534C5A" w:rsidRPr="005045E7" w:rsidRDefault="00534C5A" w:rsidP="00534C5A">
            <w:r>
              <w:t xml:space="preserve">РЭН </w:t>
            </w:r>
            <w:proofErr w:type="spellStart"/>
            <w:r>
              <w:t>ст</w:t>
            </w:r>
            <w:proofErr w:type="spellEnd"/>
            <w:r>
              <w:t xml:space="preserve"> №</w:t>
            </w:r>
            <w:r w:rsidRPr="005045E7">
              <w:t>1, 2,3</w:t>
            </w:r>
            <w:r>
              <w:t xml:space="preserve"> (ВК)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1.9</w:t>
            </w:r>
          </w:p>
        </w:tc>
        <w:tc>
          <w:tcPr>
            <w:tcW w:w="3194" w:type="dxa"/>
            <w:vAlign w:val="center"/>
          </w:tcPr>
          <w:p w:rsidR="00534C5A" w:rsidRPr="005045E7" w:rsidRDefault="00534C5A" w:rsidP="00534C5A">
            <w:r w:rsidRPr="005045E7">
              <w:t>НСВ</w:t>
            </w:r>
            <w:r>
              <w:t xml:space="preserve"> ст.№</w:t>
            </w:r>
            <w:r w:rsidRPr="005045E7">
              <w:t>1,2,3</w:t>
            </w:r>
            <w:r>
              <w:t xml:space="preserve">  (ВК)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0</w:t>
            </w:r>
          </w:p>
        </w:tc>
        <w:tc>
          <w:tcPr>
            <w:tcW w:w="3194" w:type="dxa"/>
            <w:vAlign w:val="center"/>
          </w:tcPr>
          <w:p w:rsidR="00534C5A" w:rsidRPr="00534C5A" w:rsidRDefault="00534C5A" w:rsidP="00534C5A">
            <w:r w:rsidRPr="00534C5A">
              <w:t xml:space="preserve"> СЭН ст.№1,2,3,4 (блок 1)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2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1</w:t>
            </w:r>
          </w:p>
        </w:tc>
        <w:tc>
          <w:tcPr>
            <w:tcW w:w="3194" w:type="dxa"/>
            <w:vAlign w:val="center"/>
          </w:tcPr>
          <w:p w:rsidR="00534C5A" w:rsidRPr="00EC7322" w:rsidRDefault="00534C5A" w:rsidP="00534C5A">
            <w:r w:rsidRPr="00EC7322">
              <w:t>ЦНЛ ст.№1,2,3,4 (блок 1)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34C5A" w:rsidTr="009B6B80">
        <w:trPr>
          <w:jc w:val="center"/>
        </w:trPr>
        <w:tc>
          <w:tcPr>
            <w:tcW w:w="770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2</w:t>
            </w:r>
          </w:p>
        </w:tc>
        <w:tc>
          <w:tcPr>
            <w:tcW w:w="3194" w:type="dxa"/>
            <w:vAlign w:val="center"/>
          </w:tcPr>
          <w:p w:rsidR="00534C5A" w:rsidRPr="00EC7322" w:rsidRDefault="00534C5A" w:rsidP="00534C5A">
            <w:r w:rsidRPr="00EC7322">
              <w:t>ЦНЗ ст. №1,2,3,4 (блок 1)</w:t>
            </w:r>
          </w:p>
        </w:tc>
        <w:tc>
          <w:tcPr>
            <w:tcW w:w="4379" w:type="dxa"/>
            <w:vMerge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34C5A" w:rsidRDefault="00534C5A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34C5A" w:rsidRDefault="00D75E62" w:rsidP="00534C5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2076F7" w:rsidTr="009B6B80">
        <w:trPr>
          <w:jc w:val="center"/>
        </w:trPr>
        <w:tc>
          <w:tcPr>
            <w:tcW w:w="770" w:type="dxa"/>
            <w:vAlign w:val="center"/>
          </w:tcPr>
          <w:p w:rsidR="002076F7" w:rsidRDefault="002076F7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3</w:t>
            </w:r>
          </w:p>
        </w:tc>
        <w:tc>
          <w:tcPr>
            <w:tcW w:w="3194" w:type="dxa"/>
            <w:vAlign w:val="center"/>
          </w:tcPr>
          <w:p w:rsidR="002076F7" w:rsidRPr="005045E7" w:rsidRDefault="002076F7" w:rsidP="002076F7">
            <w:r w:rsidRPr="005045E7">
              <w:t>КЭН-1,2,3,4,5,6</w:t>
            </w:r>
            <w:r w:rsidR="003845F3">
              <w:t xml:space="preserve">  (ВК)</w:t>
            </w:r>
          </w:p>
        </w:tc>
        <w:tc>
          <w:tcPr>
            <w:tcW w:w="4379" w:type="dxa"/>
          </w:tcPr>
          <w:p w:rsidR="002076F7" w:rsidRDefault="002076F7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Ремонт насосов по 2 группе сложности:</w:t>
            </w:r>
          </w:p>
          <w:p w:rsidR="002076F7" w:rsidRDefault="002076F7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2076F7" w:rsidRDefault="002076F7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9B6B80">
              <w:rPr>
                <w:i/>
              </w:rPr>
              <w:t>Разборка с</w:t>
            </w:r>
            <w:r w:rsidR="003845F3">
              <w:rPr>
                <w:i/>
              </w:rPr>
              <w:t>оединительной муфты, насоса (без разборки</w:t>
            </w:r>
            <w:r w:rsidRPr="009B6B80">
              <w:rPr>
                <w:i/>
              </w:rPr>
              <w:t xml:space="preserve"> ротора). Очистка, дефектация, замена дефектных уплотняющих элементов. Восстановление  </w:t>
            </w:r>
            <w:r>
              <w:rPr>
                <w:i/>
              </w:rPr>
              <w:t>плотности сопряжения поверхностей</w:t>
            </w:r>
            <w:r w:rsidRPr="009B6B80">
              <w:rPr>
                <w:i/>
              </w:rPr>
              <w:t xml:space="preserve">. Ремонт маслосистемы. Сборка центровка </w:t>
            </w:r>
            <w:proofErr w:type="spellStart"/>
            <w:r w:rsidRPr="009B6B80">
              <w:rPr>
                <w:i/>
              </w:rPr>
              <w:t>опробывание</w:t>
            </w:r>
            <w:proofErr w:type="spellEnd"/>
            <w:r w:rsidRPr="009B6B80">
              <w:rPr>
                <w:i/>
              </w:rPr>
              <w:t>.</w:t>
            </w:r>
          </w:p>
          <w:p w:rsidR="002076F7" w:rsidRDefault="002076F7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2076F7" w:rsidRDefault="002076F7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2076F7" w:rsidRDefault="00134643" w:rsidP="002076F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1</w:t>
            </w:r>
          </w:p>
        </w:tc>
      </w:tr>
      <w:tr w:rsidR="00AF555C" w:rsidTr="00AF555C">
        <w:trPr>
          <w:jc w:val="center"/>
        </w:trPr>
        <w:tc>
          <w:tcPr>
            <w:tcW w:w="770" w:type="dxa"/>
            <w:vAlign w:val="center"/>
          </w:tcPr>
          <w:p w:rsidR="00AF555C" w:rsidRDefault="00AF555C" w:rsidP="003D6B2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4</w:t>
            </w:r>
          </w:p>
        </w:tc>
        <w:tc>
          <w:tcPr>
            <w:tcW w:w="3194" w:type="dxa"/>
            <w:vAlign w:val="center"/>
          </w:tcPr>
          <w:p w:rsidR="00AF555C" w:rsidRPr="005045E7" w:rsidRDefault="00D63507" w:rsidP="00D63507">
            <w:r w:rsidRPr="005045E7">
              <w:t>НЭВ-1,2,3,4,5</w:t>
            </w:r>
            <w:r>
              <w:t xml:space="preserve">  (ВК)</w:t>
            </w:r>
          </w:p>
        </w:tc>
        <w:tc>
          <w:tcPr>
            <w:tcW w:w="4379" w:type="dxa"/>
            <w:vAlign w:val="center"/>
          </w:tcPr>
          <w:p w:rsidR="00AF555C" w:rsidRDefault="00AF555C" w:rsidP="003D6B2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Ремонт насосов по 2 группе сложности:</w:t>
            </w:r>
          </w:p>
          <w:p w:rsidR="00AF555C" w:rsidRDefault="00AF555C" w:rsidP="003D6B2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i/>
              </w:rPr>
            </w:pPr>
          </w:p>
          <w:p w:rsidR="00AF555C" w:rsidRDefault="00AF555C" w:rsidP="003D6B2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9B6B80">
              <w:rPr>
                <w:i/>
              </w:rPr>
              <w:t>Разборка с</w:t>
            </w:r>
            <w:r>
              <w:rPr>
                <w:i/>
              </w:rPr>
              <w:t xml:space="preserve">оединительной муфты, насоса. Очистка, дефектация, замена дефектных уплотняющих элементов. Сборка, центровка, </w:t>
            </w:r>
            <w:proofErr w:type="spellStart"/>
            <w:r>
              <w:rPr>
                <w:i/>
              </w:rPr>
              <w:t>опробывание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822" w:type="dxa"/>
            <w:vAlign w:val="center"/>
          </w:tcPr>
          <w:p w:rsidR="00AF555C" w:rsidRDefault="00AF555C" w:rsidP="003D6B2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AF555C" w:rsidRDefault="00134643" w:rsidP="003D6B2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5E3D7C" w:rsidTr="008A3099">
        <w:trPr>
          <w:jc w:val="center"/>
        </w:trPr>
        <w:tc>
          <w:tcPr>
            <w:tcW w:w="770" w:type="dxa"/>
            <w:vAlign w:val="center"/>
          </w:tcPr>
          <w:p w:rsidR="005E3D7C" w:rsidRDefault="00D63507" w:rsidP="00AF555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5</w:t>
            </w:r>
          </w:p>
        </w:tc>
        <w:tc>
          <w:tcPr>
            <w:tcW w:w="3194" w:type="dxa"/>
          </w:tcPr>
          <w:p w:rsidR="005E3D7C" w:rsidRPr="005045E7" w:rsidRDefault="00AD47F9" w:rsidP="00AF555C">
            <w:r>
              <w:t xml:space="preserve">Насосы подачи мазута  </w:t>
            </w:r>
            <w:r w:rsidR="005E3D7C">
              <w:t xml:space="preserve"> </w:t>
            </w:r>
            <w:r>
              <w:t>НПМ 65/35-500 (9шт)</w:t>
            </w:r>
          </w:p>
        </w:tc>
        <w:tc>
          <w:tcPr>
            <w:tcW w:w="4379" w:type="dxa"/>
          </w:tcPr>
          <w:p w:rsidR="005E3D7C" w:rsidRDefault="005E3D7C" w:rsidP="005E3D7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Ремонт насосов по 2 группе сложности:</w:t>
            </w:r>
          </w:p>
          <w:p w:rsidR="005E3D7C" w:rsidRDefault="005E3D7C" w:rsidP="005E3D7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i/>
              </w:rPr>
            </w:pPr>
          </w:p>
          <w:p w:rsidR="005E3D7C" w:rsidRDefault="005E3D7C" w:rsidP="005E3D7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9B6B80">
              <w:rPr>
                <w:i/>
              </w:rPr>
              <w:t>Разборка с</w:t>
            </w:r>
            <w:r>
              <w:rPr>
                <w:i/>
              </w:rPr>
              <w:t xml:space="preserve">оединительной муфты, насоса.(с разборкой ротора). Очистка, дефектация, замена дефектных уплотняющих элементов. Ремонт маслосистемы. Сборка, центровка, </w:t>
            </w:r>
            <w:proofErr w:type="spellStart"/>
            <w:r>
              <w:rPr>
                <w:i/>
              </w:rPr>
              <w:t>опробывание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822" w:type="dxa"/>
            <w:vAlign w:val="center"/>
          </w:tcPr>
          <w:p w:rsidR="005E3D7C" w:rsidRDefault="005E3D7C" w:rsidP="00AF555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E3D7C" w:rsidRDefault="00134643" w:rsidP="00AF555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</w:p>
        </w:tc>
        <w:tc>
          <w:tcPr>
            <w:tcW w:w="3194" w:type="dxa"/>
            <w:vAlign w:val="center"/>
          </w:tcPr>
          <w:p w:rsidR="00BF7031" w:rsidRPr="00D63507" w:rsidRDefault="00BF7031" w:rsidP="00BF7031">
            <w:pPr>
              <w:rPr>
                <w:b/>
                <w:i/>
              </w:rPr>
            </w:pPr>
            <w:r w:rsidRPr="00D63507">
              <w:rPr>
                <w:b/>
                <w:i/>
              </w:rPr>
              <w:t>Насосы импортного прои</w:t>
            </w:r>
            <w:r w:rsidRPr="00D63507">
              <w:rPr>
                <w:b/>
                <w:i/>
              </w:rPr>
              <w:t>з</w:t>
            </w:r>
            <w:r w:rsidRPr="00D63507">
              <w:rPr>
                <w:b/>
                <w:i/>
              </w:rPr>
              <w:t>водства оборудования ХВО</w:t>
            </w:r>
          </w:p>
        </w:tc>
        <w:tc>
          <w:tcPr>
            <w:tcW w:w="4379" w:type="dxa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746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6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 xml:space="preserve">Насос </w:t>
            </w:r>
            <w:proofErr w:type="spellStart"/>
            <w:r>
              <w:t>подпиточной</w:t>
            </w:r>
            <w:proofErr w:type="spellEnd"/>
            <w:r>
              <w:t xml:space="preserve"> воды </w:t>
            </w:r>
          </w:p>
          <w:p w:rsidR="00BF7031" w:rsidRDefault="00BF7031" w:rsidP="00BF7031">
            <w:r>
              <w:t>ст.№1,2</w:t>
            </w:r>
          </w:p>
        </w:tc>
        <w:tc>
          <w:tcPr>
            <w:tcW w:w="4379" w:type="dxa"/>
            <w:vMerge w:val="restart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Ремонт насосов по 2 группе сложности:</w:t>
            </w:r>
          </w:p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9B6B80">
              <w:rPr>
                <w:i/>
              </w:rPr>
              <w:t>Разборка с</w:t>
            </w:r>
            <w:r>
              <w:rPr>
                <w:i/>
              </w:rPr>
              <w:t xml:space="preserve">оединительной муфты, насоса.(с разборкой ротора). Очистка, дефектация, замена дефектных уплотняющих элементов. Восстановление плотности сопряжения поверхностей. Ремонт маслосистемы. Сборка, центровка, </w:t>
            </w:r>
            <w:proofErr w:type="spellStart"/>
            <w:r>
              <w:rPr>
                <w:i/>
              </w:rPr>
              <w:t>опробывание</w:t>
            </w:r>
            <w:proofErr w:type="spellEnd"/>
            <w:r>
              <w:rPr>
                <w:i/>
              </w:rPr>
              <w:t>.</w:t>
            </w:r>
          </w:p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r w:rsidR="0045724D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7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>Насос-дозатор сульфата алюминия ст. №1,2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r w:rsidR="0045724D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</w:t>
            </w:r>
            <w:r w:rsidR="00AD47F9">
              <w:t>8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>Насос-дозатор слабого ра</w:t>
            </w:r>
            <w:r>
              <w:t>с</w:t>
            </w:r>
            <w:r>
              <w:t>твора щелочи ст.1,2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45724D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AD47F9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1.19</w:t>
            </w:r>
          </w:p>
        </w:tc>
        <w:tc>
          <w:tcPr>
            <w:tcW w:w="3194" w:type="dxa"/>
            <w:vAlign w:val="center"/>
          </w:tcPr>
          <w:p w:rsidR="00BF7031" w:rsidRPr="003873FE" w:rsidRDefault="00BF7031" w:rsidP="00BF7031">
            <w:r>
              <w:t xml:space="preserve">Насос очищенной воды ст. </w:t>
            </w:r>
          </w:p>
          <w:p w:rsidR="00BF7031" w:rsidRDefault="00BF7031" w:rsidP="00BF7031">
            <w:r>
              <w:t>№1,2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45724D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0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 xml:space="preserve">Насос промывной воды </w:t>
            </w:r>
          </w:p>
          <w:p w:rsidR="00BF7031" w:rsidRDefault="00BF7031" w:rsidP="00BF7031">
            <w:r>
              <w:t>ст. №1,2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45724D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1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>Насос нейтрализации ст.</w:t>
            </w:r>
          </w:p>
          <w:p w:rsidR="00BF7031" w:rsidRDefault="00BF7031" w:rsidP="00BF7031">
            <w:r>
              <w:t>№1,2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2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pPr>
              <w:rPr>
                <w:lang w:val="en-US"/>
              </w:rPr>
            </w:pPr>
            <w:r>
              <w:t>Насос подачи серной кисл</w:t>
            </w:r>
            <w:r>
              <w:t>о</w:t>
            </w:r>
            <w:r>
              <w:t>ты ст. №1,2</w:t>
            </w:r>
          </w:p>
          <w:p w:rsidR="00686C31" w:rsidRPr="00686C31" w:rsidRDefault="00686C31" w:rsidP="00BF7031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lastRenderedPageBreak/>
              <w:t>1.2</w:t>
            </w:r>
            <w:r w:rsidR="00AD47F9">
              <w:t>3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>Насос</w:t>
            </w:r>
            <w:r w:rsidRPr="00BF7031">
              <w:t xml:space="preserve"> </w:t>
            </w:r>
            <w:r>
              <w:t>подачи</w:t>
            </w:r>
            <w:r w:rsidRPr="00BF7031">
              <w:t xml:space="preserve"> </w:t>
            </w:r>
            <w:r>
              <w:t>щелочи ст.</w:t>
            </w:r>
          </w:p>
          <w:p w:rsidR="00BF7031" w:rsidRDefault="00BF7031" w:rsidP="00BF7031">
            <w:r>
              <w:t xml:space="preserve"> №1,2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4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>Насос регенерационной в</w:t>
            </w:r>
            <w:r>
              <w:t>о</w:t>
            </w:r>
            <w:r>
              <w:t>ды ст. №1,2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5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 xml:space="preserve">Насос </w:t>
            </w:r>
            <w:proofErr w:type="spellStart"/>
            <w:r>
              <w:t>подпиточной</w:t>
            </w:r>
            <w:proofErr w:type="spellEnd"/>
            <w:r>
              <w:t xml:space="preserve"> воды ст.№3,4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D75E62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6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r>
              <w:t>Рециркуляционный насос</w:t>
            </w:r>
          </w:p>
          <w:p w:rsidR="00BF7031" w:rsidRDefault="00BF7031" w:rsidP="00BF7031">
            <w:r>
              <w:t xml:space="preserve">ст. №1,2 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BF7031" w:rsidTr="008A3099">
        <w:trPr>
          <w:jc w:val="center"/>
        </w:trPr>
        <w:tc>
          <w:tcPr>
            <w:tcW w:w="770" w:type="dxa"/>
            <w:vAlign w:val="center"/>
          </w:tcPr>
          <w:p w:rsidR="00BF7031" w:rsidRDefault="00D63507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1.2</w:t>
            </w:r>
            <w:r w:rsidR="00AD47F9">
              <w:t>7</w:t>
            </w:r>
          </w:p>
        </w:tc>
        <w:tc>
          <w:tcPr>
            <w:tcW w:w="3194" w:type="dxa"/>
            <w:vAlign w:val="center"/>
          </w:tcPr>
          <w:p w:rsidR="00BF7031" w:rsidRDefault="00BF7031" w:rsidP="00BF7031">
            <w:proofErr w:type="spellStart"/>
            <w:r>
              <w:t>Повысительный</w:t>
            </w:r>
            <w:proofErr w:type="spellEnd"/>
            <w:r>
              <w:t xml:space="preserve"> насос</w:t>
            </w:r>
          </w:p>
          <w:p w:rsidR="00BF7031" w:rsidRDefault="00BF7031" w:rsidP="00BF7031">
            <w:r>
              <w:t xml:space="preserve"> ст.№1,2  </w:t>
            </w:r>
          </w:p>
        </w:tc>
        <w:tc>
          <w:tcPr>
            <w:tcW w:w="4379" w:type="dxa"/>
            <w:vMerge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BF7031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BF7031" w:rsidRPr="005E3D7C" w:rsidRDefault="00BF7031" w:rsidP="00BF7031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</w:t>
            </w:r>
            <w:r w:rsidR="00D75E62">
              <w:t>1</w:t>
            </w:r>
          </w:p>
        </w:tc>
      </w:tr>
      <w:tr w:rsidR="00FB2A08" w:rsidTr="008A3099">
        <w:trPr>
          <w:jc w:val="center"/>
        </w:trPr>
        <w:tc>
          <w:tcPr>
            <w:tcW w:w="770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2.</w:t>
            </w:r>
          </w:p>
        </w:tc>
        <w:tc>
          <w:tcPr>
            <w:tcW w:w="3194" w:type="dxa"/>
            <w:vAlign w:val="center"/>
          </w:tcPr>
          <w:p w:rsidR="00FB2A08" w:rsidRPr="00D63507" w:rsidRDefault="00FB2A08" w:rsidP="00FB2A08">
            <w:pPr>
              <w:rPr>
                <w:b/>
                <w:i/>
              </w:rPr>
            </w:pPr>
            <w:r w:rsidRPr="00D63507">
              <w:rPr>
                <w:b/>
                <w:i/>
              </w:rPr>
              <w:t>Теплообменное оборудов</w:t>
            </w:r>
            <w:r w:rsidRPr="00D63507">
              <w:rPr>
                <w:b/>
                <w:i/>
              </w:rPr>
              <w:t>а</w:t>
            </w:r>
            <w:r w:rsidRPr="00D63507">
              <w:rPr>
                <w:b/>
                <w:i/>
              </w:rPr>
              <w:t>ние</w:t>
            </w:r>
          </w:p>
        </w:tc>
        <w:tc>
          <w:tcPr>
            <w:tcW w:w="4379" w:type="dxa"/>
            <w:vMerge w:val="restart"/>
          </w:tcPr>
          <w:p w:rsidR="00FB2A08" w:rsidRP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i/>
              </w:rPr>
            </w:pPr>
            <w:r w:rsidRPr="00FB2A08">
              <w:rPr>
                <w:i/>
              </w:rPr>
              <w:t xml:space="preserve">Отсоединение (присоединение) трубопроводов, разборка с выемкой трубной системы. </w:t>
            </w:r>
            <w:proofErr w:type="spellStart"/>
            <w:r w:rsidRPr="00FB2A08">
              <w:rPr>
                <w:i/>
              </w:rPr>
              <w:t>Очиска</w:t>
            </w:r>
            <w:proofErr w:type="spellEnd"/>
            <w:r w:rsidRPr="00FB2A08">
              <w:rPr>
                <w:i/>
              </w:rPr>
              <w:t xml:space="preserve">, осмотр, </w:t>
            </w:r>
            <w:proofErr w:type="spellStart"/>
            <w:r w:rsidRPr="00FB2A08">
              <w:rPr>
                <w:i/>
              </w:rPr>
              <w:t>дефектация</w:t>
            </w:r>
            <w:proofErr w:type="spellEnd"/>
            <w:r w:rsidRPr="00FB2A08">
              <w:rPr>
                <w:i/>
              </w:rPr>
              <w:t>. Устранение дефектов корпуса, водяных камер, трубной системы, водоуказательного прибора и крепежа. Замена прокладок с их изготовлением. Сборка, гидравлическое испытание.</w:t>
            </w:r>
          </w:p>
        </w:tc>
        <w:tc>
          <w:tcPr>
            <w:tcW w:w="822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FB2A08" w:rsidRP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1</w:t>
            </w:r>
          </w:p>
        </w:tc>
      </w:tr>
      <w:tr w:rsidR="00FB2A08" w:rsidTr="008A3099">
        <w:trPr>
          <w:jc w:val="center"/>
        </w:trPr>
        <w:tc>
          <w:tcPr>
            <w:tcW w:w="770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2.1</w:t>
            </w:r>
          </w:p>
        </w:tc>
        <w:tc>
          <w:tcPr>
            <w:tcW w:w="3194" w:type="dxa"/>
            <w:vAlign w:val="center"/>
          </w:tcPr>
          <w:p w:rsidR="00FB2A08" w:rsidRDefault="00FB2A08" w:rsidP="00FB2A08">
            <w:r>
              <w:t>Подогреватель сырой воды ст. №1</w:t>
            </w:r>
          </w:p>
        </w:tc>
        <w:tc>
          <w:tcPr>
            <w:tcW w:w="4379" w:type="dxa"/>
            <w:vMerge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FB2A08" w:rsidRPr="005E3D7C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1</w:t>
            </w:r>
          </w:p>
        </w:tc>
      </w:tr>
      <w:tr w:rsidR="00FB2A08" w:rsidTr="008A3099">
        <w:trPr>
          <w:jc w:val="center"/>
        </w:trPr>
        <w:tc>
          <w:tcPr>
            <w:tcW w:w="770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2.2</w:t>
            </w:r>
          </w:p>
        </w:tc>
        <w:tc>
          <w:tcPr>
            <w:tcW w:w="3194" w:type="dxa"/>
            <w:vAlign w:val="center"/>
          </w:tcPr>
          <w:p w:rsidR="00FB2A08" w:rsidRDefault="00FB2A08" w:rsidP="00FB2A08">
            <w:r>
              <w:t>Подогреватель греющего потока ст. №2</w:t>
            </w:r>
          </w:p>
        </w:tc>
        <w:tc>
          <w:tcPr>
            <w:tcW w:w="4379" w:type="dxa"/>
            <w:vMerge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FB2A08" w:rsidRPr="005E3D7C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1</w:t>
            </w:r>
          </w:p>
        </w:tc>
      </w:tr>
      <w:tr w:rsidR="00FB2A08" w:rsidTr="008A3099">
        <w:trPr>
          <w:jc w:val="center"/>
        </w:trPr>
        <w:tc>
          <w:tcPr>
            <w:tcW w:w="770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2.3</w:t>
            </w:r>
          </w:p>
        </w:tc>
        <w:tc>
          <w:tcPr>
            <w:tcW w:w="3194" w:type="dxa"/>
            <w:vAlign w:val="center"/>
          </w:tcPr>
          <w:p w:rsidR="00FB2A08" w:rsidRDefault="00FB2A08" w:rsidP="00FB2A08">
            <w:r>
              <w:t>Подогреватель сырой воды ст. №4</w:t>
            </w:r>
          </w:p>
        </w:tc>
        <w:tc>
          <w:tcPr>
            <w:tcW w:w="4379" w:type="dxa"/>
            <w:vMerge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FB2A08" w:rsidRPr="005E3D7C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1</w:t>
            </w:r>
          </w:p>
        </w:tc>
      </w:tr>
      <w:tr w:rsidR="00FB2A08" w:rsidTr="008A3099">
        <w:trPr>
          <w:jc w:val="center"/>
        </w:trPr>
        <w:tc>
          <w:tcPr>
            <w:tcW w:w="770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2.4</w:t>
            </w:r>
          </w:p>
        </w:tc>
        <w:tc>
          <w:tcPr>
            <w:tcW w:w="3194" w:type="dxa"/>
            <w:vAlign w:val="center"/>
          </w:tcPr>
          <w:p w:rsidR="00FB2A08" w:rsidRDefault="00FB2A08" w:rsidP="00FB2A08">
            <w:r>
              <w:t>Подогреватель сырой воды ст. №4</w:t>
            </w:r>
          </w:p>
        </w:tc>
        <w:tc>
          <w:tcPr>
            <w:tcW w:w="4379" w:type="dxa"/>
            <w:vMerge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FB2A08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FB2A08" w:rsidRPr="005E3D7C" w:rsidRDefault="00FB2A08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lang w:val="en-US"/>
              </w:rPr>
            </w:pPr>
            <w:r>
              <w:t xml:space="preserve">  1</w:t>
            </w:r>
          </w:p>
        </w:tc>
      </w:tr>
      <w:tr w:rsidR="005F03CC" w:rsidTr="008A3099">
        <w:trPr>
          <w:jc w:val="center"/>
        </w:trPr>
        <w:tc>
          <w:tcPr>
            <w:tcW w:w="770" w:type="dxa"/>
            <w:vAlign w:val="center"/>
          </w:tcPr>
          <w:p w:rsidR="005F03CC" w:rsidRDefault="005F03CC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  <w:r>
              <w:t>3.</w:t>
            </w:r>
          </w:p>
        </w:tc>
        <w:tc>
          <w:tcPr>
            <w:tcW w:w="3194" w:type="dxa"/>
            <w:vAlign w:val="center"/>
          </w:tcPr>
          <w:p w:rsidR="005F03CC" w:rsidRPr="00D63507" w:rsidRDefault="005F03CC" w:rsidP="00FB2A08">
            <w:pPr>
              <w:rPr>
                <w:b/>
                <w:i/>
              </w:rPr>
            </w:pPr>
            <w:r w:rsidRPr="00D63507">
              <w:rPr>
                <w:b/>
                <w:i/>
              </w:rPr>
              <w:t>Запорная и регулирующая арматура.</w:t>
            </w:r>
          </w:p>
        </w:tc>
        <w:tc>
          <w:tcPr>
            <w:tcW w:w="4379" w:type="dxa"/>
            <w:vMerge w:val="restart"/>
          </w:tcPr>
          <w:p w:rsidR="005F03CC" w:rsidRDefault="005F03CC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Ремонт арматуры согласно приложения 2 по первой группе сложности:</w:t>
            </w:r>
          </w:p>
          <w:p w:rsidR="005F03CC" w:rsidRPr="005F03CC" w:rsidRDefault="005F03CC" w:rsidP="005F03CC">
            <w:pPr>
              <w:shd w:val="clear" w:color="auto" w:fill="FFFFFF"/>
              <w:ind w:firstLine="284"/>
              <w:jc w:val="both"/>
              <w:rPr>
                <w:i/>
              </w:rPr>
            </w:pPr>
            <w:r w:rsidRPr="005F03CC">
              <w:rPr>
                <w:i/>
              </w:rPr>
              <w:t>Разборка, очистка, промывка, д</w:t>
            </w:r>
            <w:r w:rsidRPr="005F03CC">
              <w:rPr>
                <w:i/>
              </w:rPr>
              <w:t>е</w:t>
            </w:r>
            <w:r w:rsidRPr="005F03CC">
              <w:rPr>
                <w:i/>
              </w:rPr>
              <w:t>фектация. Восстановление уплотн</w:t>
            </w:r>
            <w:r w:rsidRPr="005F03CC">
              <w:rPr>
                <w:i/>
              </w:rPr>
              <w:t>и</w:t>
            </w:r>
            <w:r w:rsidRPr="005F03CC">
              <w:rPr>
                <w:i/>
              </w:rPr>
              <w:t>тельных поверхностей седел, тарелок, клиньев, дисков, шиберов наплавкой с предварительной и последующей пр</w:t>
            </w:r>
            <w:r w:rsidRPr="005F03CC">
              <w:rPr>
                <w:i/>
              </w:rPr>
              <w:t>о</w:t>
            </w:r>
            <w:r w:rsidRPr="005F03CC">
              <w:rPr>
                <w:i/>
              </w:rPr>
              <w:t>точкой, шлифовкой и протиркой. Зам</w:t>
            </w:r>
            <w:r w:rsidRPr="005F03CC">
              <w:rPr>
                <w:i/>
              </w:rPr>
              <w:t>е</w:t>
            </w:r>
            <w:r w:rsidRPr="005F03CC">
              <w:rPr>
                <w:i/>
              </w:rPr>
              <w:t>на приварных седел или запрессованных уплотнительных колец. Замена гильзы (для регулирующих клапанов поворо</w:t>
            </w:r>
            <w:r w:rsidRPr="005F03CC">
              <w:rPr>
                <w:i/>
              </w:rPr>
              <w:t>т</w:t>
            </w:r>
            <w:r w:rsidRPr="005F03CC">
              <w:rPr>
                <w:i/>
              </w:rPr>
              <w:t>ного типа).</w:t>
            </w:r>
          </w:p>
          <w:p w:rsidR="005F03CC" w:rsidRPr="005F03CC" w:rsidRDefault="005F03CC" w:rsidP="005F03CC">
            <w:pPr>
              <w:shd w:val="clear" w:color="auto" w:fill="FFFFFF"/>
              <w:ind w:firstLine="284"/>
              <w:jc w:val="both"/>
              <w:rPr>
                <w:i/>
              </w:rPr>
            </w:pPr>
            <w:r w:rsidRPr="005F03CC">
              <w:rPr>
                <w:i/>
              </w:rPr>
              <w:t>Устранение дефектов корпуса и крышки выборкой металла на глубину до 5% от толщины стенки). Механич</w:t>
            </w:r>
            <w:r w:rsidRPr="005F03CC">
              <w:rPr>
                <w:i/>
              </w:rPr>
              <w:t>е</w:t>
            </w:r>
            <w:r w:rsidRPr="005F03CC">
              <w:rPr>
                <w:i/>
              </w:rPr>
              <w:t>ская обработка уплотнительных п</w:t>
            </w:r>
            <w:r w:rsidRPr="005F03CC">
              <w:rPr>
                <w:i/>
              </w:rPr>
              <w:t>о</w:t>
            </w:r>
            <w:r w:rsidRPr="005F03CC">
              <w:rPr>
                <w:i/>
              </w:rPr>
              <w:t>верхностей фланцев корпуса (патру</w:t>
            </w:r>
            <w:r w:rsidRPr="005F03CC">
              <w:rPr>
                <w:i/>
              </w:rPr>
              <w:t>б</w:t>
            </w:r>
            <w:r w:rsidRPr="005F03CC">
              <w:rPr>
                <w:i/>
              </w:rPr>
              <w:t>ков под приварку) и крышки. Сборка с заменой дефектных деталей. Гидра</w:t>
            </w:r>
            <w:r w:rsidRPr="005F03CC">
              <w:rPr>
                <w:i/>
              </w:rPr>
              <w:t>в</w:t>
            </w:r>
            <w:r w:rsidRPr="005F03CC">
              <w:rPr>
                <w:i/>
              </w:rPr>
              <w:t>лическое испытание на плотность и прочность.</w:t>
            </w:r>
          </w:p>
          <w:p w:rsidR="005F03CC" w:rsidRDefault="005F03CC" w:rsidP="005F03CC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5F03CC">
              <w:rPr>
                <w:i/>
              </w:rPr>
              <w:t xml:space="preserve">Ремонт приводов: </w:t>
            </w:r>
            <w:proofErr w:type="spellStart"/>
            <w:r w:rsidRPr="005F03CC">
              <w:rPr>
                <w:i/>
              </w:rPr>
              <w:t>разборка,очистка</w:t>
            </w:r>
            <w:proofErr w:type="spellEnd"/>
            <w:r w:rsidRPr="005F03CC">
              <w:rPr>
                <w:i/>
              </w:rPr>
              <w:t xml:space="preserve">, промывка, </w:t>
            </w:r>
            <w:proofErr w:type="spellStart"/>
            <w:r w:rsidRPr="005F03CC">
              <w:rPr>
                <w:i/>
              </w:rPr>
              <w:t>дефектация</w:t>
            </w:r>
            <w:proofErr w:type="spellEnd"/>
            <w:r w:rsidRPr="005F03CC">
              <w:rPr>
                <w:i/>
              </w:rPr>
              <w:t>; устранение дефектов, сборка, опробование.</w:t>
            </w:r>
          </w:p>
        </w:tc>
        <w:tc>
          <w:tcPr>
            <w:tcW w:w="822" w:type="dxa"/>
            <w:vAlign w:val="center"/>
          </w:tcPr>
          <w:p w:rsidR="005F03CC" w:rsidRDefault="000805CB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</w:t>
            </w:r>
            <w:proofErr w:type="spellStart"/>
            <w:r>
              <w:t>шт</w:t>
            </w:r>
            <w:proofErr w:type="spellEnd"/>
          </w:p>
        </w:tc>
        <w:tc>
          <w:tcPr>
            <w:tcW w:w="746" w:type="dxa"/>
            <w:vAlign w:val="center"/>
          </w:tcPr>
          <w:p w:rsidR="005F03CC" w:rsidRDefault="000805CB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34</w:t>
            </w:r>
          </w:p>
        </w:tc>
      </w:tr>
      <w:tr w:rsidR="005F03CC" w:rsidTr="008A3099">
        <w:trPr>
          <w:jc w:val="center"/>
        </w:trPr>
        <w:tc>
          <w:tcPr>
            <w:tcW w:w="770" w:type="dxa"/>
            <w:vAlign w:val="center"/>
          </w:tcPr>
          <w:p w:rsidR="005F03CC" w:rsidRDefault="005F03CC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center"/>
            </w:pPr>
          </w:p>
        </w:tc>
        <w:tc>
          <w:tcPr>
            <w:tcW w:w="3194" w:type="dxa"/>
            <w:vAlign w:val="center"/>
          </w:tcPr>
          <w:p w:rsidR="005F03CC" w:rsidRDefault="005F03CC" w:rsidP="00FB2A08"/>
        </w:tc>
        <w:tc>
          <w:tcPr>
            <w:tcW w:w="4379" w:type="dxa"/>
            <w:vMerge/>
          </w:tcPr>
          <w:p w:rsidR="005F03CC" w:rsidRDefault="005F03CC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822" w:type="dxa"/>
            <w:vAlign w:val="center"/>
          </w:tcPr>
          <w:p w:rsidR="005F03CC" w:rsidRDefault="005F03CC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  <w:tc>
          <w:tcPr>
            <w:tcW w:w="746" w:type="dxa"/>
            <w:vAlign w:val="center"/>
          </w:tcPr>
          <w:p w:rsidR="005F03CC" w:rsidRDefault="005F03CC" w:rsidP="00FB2A08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</w:tbl>
    <w:p w:rsidR="007F0A3C" w:rsidRDefault="007F0A3C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977073" w:rsidRPr="0060392F" w:rsidRDefault="00977073" w:rsidP="0060159D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F7440C" w:rsidRDefault="00F7440C" w:rsidP="00104AD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>
        <w:t>Сроки выполнения работ определяются на основании планов (графиков) ремонтов оборудования и уточняются на этапе месячного планирования в соответствии с ведомостями планируемых объёмов работ (Приложение №5)</w:t>
      </w:r>
    </w:p>
    <w:p w:rsidR="001F28A0" w:rsidRPr="0060392F" w:rsidRDefault="001F28A0" w:rsidP="00104AD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При проведении корректировки ремонтной программы </w:t>
      </w:r>
      <w:r w:rsidR="006F5F39" w:rsidRPr="0060392F">
        <w:t xml:space="preserve">ОАО «ТГК-1» </w:t>
      </w:r>
      <w:r w:rsidRPr="0060392F">
        <w:t xml:space="preserve">возможно внесение изменений </w:t>
      </w:r>
      <w:r w:rsidR="00671A14" w:rsidRPr="0060392F">
        <w:t>в графики ремонта</w:t>
      </w:r>
      <w:r w:rsidR="00074DC2" w:rsidRPr="0060392F">
        <w:t>,</w:t>
      </w:r>
      <w:r w:rsidR="00671A14" w:rsidRPr="0060392F">
        <w:t xml:space="preserve"> в том числе </w:t>
      </w:r>
      <w:r w:rsidR="00062054" w:rsidRPr="0060392F">
        <w:t xml:space="preserve">и </w:t>
      </w:r>
      <w:r w:rsidR="00671A14" w:rsidRPr="0060392F">
        <w:t>исключение ремонтов</w:t>
      </w:r>
      <w:r w:rsidR="00062054" w:rsidRPr="0060392F">
        <w:t xml:space="preserve"> оборудования</w:t>
      </w:r>
      <w:r w:rsidR="00671A14" w:rsidRPr="0060392F">
        <w:t>.</w:t>
      </w:r>
    </w:p>
    <w:p w:rsidR="0060159D" w:rsidRPr="0060392F" w:rsidRDefault="0060159D" w:rsidP="00104AD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  <w:rPr>
          <w:rFonts w:ascii="Times New Roman" w:hAnsi="Times New Roman" w:cs="Times New Roman"/>
        </w:rPr>
      </w:pPr>
      <w:r w:rsidRPr="0060392F">
        <w:rPr>
          <w:rFonts w:ascii="Times New Roman" w:hAnsi="Times New Roman" w:cs="Times New Roman"/>
        </w:rPr>
        <w:lastRenderedPageBreak/>
        <w:t xml:space="preserve">Сроки ремонта по согласованию </w:t>
      </w:r>
      <w:r w:rsidR="00CE73F8" w:rsidRPr="0060392F">
        <w:rPr>
          <w:rFonts w:ascii="Times New Roman" w:hAnsi="Times New Roman" w:cs="Times New Roman"/>
        </w:rPr>
        <w:t>з</w:t>
      </w:r>
      <w:r w:rsidR="00850C6C" w:rsidRPr="0060392F">
        <w:rPr>
          <w:rFonts w:ascii="Times New Roman" w:hAnsi="Times New Roman" w:cs="Times New Roman"/>
        </w:rPr>
        <w:t xml:space="preserve">аказчика </w:t>
      </w:r>
      <w:r w:rsidR="00B33947" w:rsidRPr="0060392F">
        <w:rPr>
          <w:rFonts w:ascii="Times New Roman" w:hAnsi="Times New Roman" w:cs="Times New Roman"/>
        </w:rPr>
        <w:t xml:space="preserve">и </w:t>
      </w:r>
      <w:r w:rsidR="00CE73F8" w:rsidRPr="0060392F">
        <w:rPr>
          <w:rFonts w:ascii="Times New Roman" w:hAnsi="Times New Roman" w:cs="Times New Roman"/>
        </w:rPr>
        <w:t>п</w:t>
      </w:r>
      <w:r w:rsidR="00850C6C" w:rsidRPr="0060392F">
        <w:rPr>
          <w:rFonts w:ascii="Times New Roman" w:hAnsi="Times New Roman" w:cs="Times New Roman"/>
        </w:rPr>
        <w:t>одрядчика</w:t>
      </w:r>
      <w:r w:rsidRPr="0060392F">
        <w:rPr>
          <w:rFonts w:ascii="Times New Roman" w:hAnsi="Times New Roman" w:cs="Times New Roman"/>
        </w:rPr>
        <w:t xml:space="preserve">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C229A" w:rsidRPr="0060392F" w:rsidRDefault="00C62943" w:rsidP="00104AD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Г</w:t>
      </w:r>
      <w:r w:rsidR="00DD463A" w:rsidRPr="0060392F">
        <w:t>рафики проведения</w:t>
      </w:r>
      <w:r w:rsidR="00040C11" w:rsidRPr="0060392F">
        <w:t xml:space="preserve"> </w:t>
      </w:r>
      <w:r w:rsidR="0060159D" w:rsidRPr="0060392F">
        <w:t>ремонтов</w:t>
      </w:r>
      <w:r w:rsidR="00C073DA">
        <w:t xml:space="preserve"> (Приложение №№6-7</w:t>
      </w:r>
      <w:r w:rsidR="00F75E3A" w:rsidRPr="0060392F">
        <w:t>)</w:t>
      </w:r>
      <w:r w:rsidR="0060159D" w:rsidRPr="0060392F">
        <w:t xml:space="preserve"> оборудования на 2015</w:t>
      </w:r>
      <w:r w:rsidR="00054DF4" w:rsidRPr="0060392F">
        <w:t>г. - 2018</w:t>
      </w:r>
      <w:r w:rsidR="005C229A" w:rsidRPr="0060392F">
        <w:t xml:space="preserve">г. </w:t>
      </w:r>
      <w:r w:rsidR="0060159D" w:rsidRPr="0060392F">
        <w:t>направляются</w:t>
      </w:r>
      <w:r w:rsidR="004305B4" w:rsidRPr="0060392F">
        <w:t xml:space="preserve"> </w:t>
      </w:r>
      <w:r w:rsidR="00CE73F8" w:rsidRPr="0060392F">
        <w:t>з</w:t>
      </w:r>
      <w:r w:rsidR="0060159D" w:rsidRPr="0060392F">
        <w:t xml:space="preserve">аказчиком </w:t>
      </w:r>
      <w:r w:rsidR="00CE73F8" w:rsidRPr="0060392F">
        <w:t>п</w:t>
      </w:r>
      <w:r w:rsidR="0060159D" w:rsidRPr="0060392F">
        <w:t>одрядчику</w:t>
      </w:r>
      <w:r w:rsidR="004305B4" w:rsidRPr="0060392F">
        <w:t xml:space="preserve"> </w:t>
      </w:r>
      <w:r w:rsidR="005C229A" w:rsidRPr="0060392F">
        <w:t xml:space="preserve">не позднее, чем за </w:t>
      </w:r>
      <w:r w:rsidR="002C1616" w:rsidRPr="0060392F">
        <w:t>3</w:t>
      </w:r>
      <w:r w:rsidR="005C229A" w:rsidRPr="0060392F">
        <w:t xml:space="preserve"> месяца до начала планируемого года.</w:t>
      </w:r>
    </w:p>
    <w:p w:rsidR="00054DF4" w:rsidRPr="0060392F" w:rsidRDefault="00054DF4" w:rsidP="00104AD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>Номенклатура оборудования, объемы и сроки выполнения работ определяются</w:t>
      </w:r>
      <w:r w:rsidR="00062054" w:rsidRPr="0060392F">
        <w:t xml:space="preserve"> </w:t>
      </w:r>
      <w:r w:rsidRPr="0060392F">
        <w:t xml:space="preserve">на основании </w:t>
      </w:r>
      <w:r w:rsidR="00062054" w:rsidRPr="0060392F">
        <w:t xml:space="preserve">ежемесячных </w:t>
      </w:r>
      <w:r w:rsidRPr="0060392F">
        <w:t>ведомостей объёмов работ</w:t>
      </w:r>
      <w:r w:rsidR="00062054" w:rsidRPr="0060392F">
        <w:t xml:space="preserve"> (заявок), направляемых</w:t>
      </w:r>
      <w:r w:rsidRPr="0060392F">
        <w:t xml:space="preserve"> </w:t>
      </w:r>
      <w:r w:rsidR="00CE73F8" w:rsidRPr="0060392F">
        <w:t>п</w:t>
      </w:r>
      <w:r w:rsidRPr="0060392F">
        <w:t>одрядчику за 10 дней до планируемого месяца и могут быть уточнены по результатам дефектации ремонтируемого оборудования</w:t>
      </w:r>
      <w:r w:rsidR="00FC235C" w:rsidRPr="0060392F">
        <w:t>.</w:t>
      </w:r>
    </w:p>
    <w:p w:rsidR="00FC235C" w:rsidRPr="0060392F" w:rsidRDefault="00FC235C" w:rsidP="00104AD5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left="426" w:firstLineChars="0" w:hanging="426"/>
        <w:jc w:val="both"/>
      </w:pPr>
      <w:r w:rsidRPr="0060392F">
        <w:t xml:space="preserve">Гарантийный срок эксплуатации оборудования, а также гарантийная ответственность </w:t>
      </w:r>
      <w:r w:rsidR="00CE73F8" w:rsidRPr="0060392F">
        <w:t>п</w:t>
      </w:r>
      <w:r w:rsidRPr="0060392F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BF562F" w:rsidRPr="00686C31" w:rsidRDefault="00BF562F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  <w:rPr>
          <w:sz w:val="28"/>
          <w:szCs w:val="28"/>
        </w:rPr>
      </w:pPr>
    </w:p>
    <w:p w:rsidR="00690363" w:rsidRPr="0060392F" w:rsidRDefault="00690363" w:rsidP="002D7B9E">
      <w:pPr>
        <w:suppressAutoHyphens/>
        <w:jc w:val="both"/>
        <w:outlineLvl w:val="0"/>
        <w:rPr>
          <w:b/>
        </w:rPr>
      </w:pPr>
      <w:r w:rsidRPr="0060392F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301134" w:rsidRPr="0060392F" w:rsidRDefault="00301134" w:rsidP="00104AD5">
      <w:pPr>
        <w:pStyle w:val="af4"/>
        <w:numPr>
          <w:ilvl w:val="1"/>
          <w:numId w:val="5"/>
        </w:numPr>
        <w:suppressAutoHyphens/>
        <w:ind w:left="426" w:hanging="426"/>
        <w:jc w:val="both"/>
        <w:rPr>
          <w:b/>
        </w:rPr>
      </w:pPr>
      <w:r w:rsidRPr="0060392F">
        <w:rPr>
          <w:b/>
        </w:rPr>
        <w:t>Требования к производству и качеству работ</w:t>
      </w:r>
      <w:r w:rsidR="00690363" w:rsidRPr="0060392F">
        <w:rPr>
          <w:b/>
        </w:rPr>
        <w:t>.</w:t>
      </w:r>
    </w:p>
    <w:p w:rsidR="005F03CC" w:rsidRDefault="005F03CC" w:rsidP="002D7B9E">
      <w:pPr>
        <w:pStyle w:val="2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проведении работ должно быть обеспечено выполнение требований нормативных док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ментов, регламентирующих безопасное проведение ремонтных работ: </w:t>
      </w:r>
    </w:p>
    <w:p w:rsidR="005F03CC" w:rsidRPr="008E1A5A" w:rsidRDefault="008E1A5A" w:rsidP="008E1A5A">
      <w:pPr>
        <w:suppressAutoHyphens/>
        <w:jc w:val="both"/>
        <w:outlineLvl w:val="0"/>
      </w:pPr>
      <w:r w:rsidRPr="008E1A5A">
        <w:t>-</w:t>
      </w:r>
      <w:r w:rsidR="005F03CC" w:rsidRPr="008E1A5A"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5F03CC" w:rsidRPr="008E1A5A" w:rsidRDefault="008E1A5A" w:rsidP="008E1A5A">
      <w:pPr>
        <w:suppressAutoHyphens/>
        <w:jc w:val="both"/>
        <w:outlineLvl w:val="0"/>
      </w:pPr>
      <w:r>
        <w:t>-</w:t>
      </w:r>
      <w:r w:rsidR="005F03CC" w:rsidRPr="008E1A5A">
        <w:t>Правил организации технического обслуживания и ремонта оборудования, зданий и сооружений электростанций и сетей СО 34.04.181-2003;</w:t>
      </w:r>
    </w:p>
    <w:p w:rsidR="005F03CC" w:rsidRPr="008E1A5A" w:rsidRDefault="008E1A5A" w:rsidP="008E1A5A">
      <w:pPr>
        <w:suppressAutoHyphens/>
        <w:jc w:val="both"/>
        <w:outlineLvl w:val="0"/>
      </w:pPr>
      <w:r>
        <w:t>-</w:t>
      </w:r>
      <w:r w:rsidR="005F03CC" w:rsidRPr="008E1A5A">
        <w:t xml:space="preserve">Правил пожарной безопасности для энергетических предприятий (СО 34.03.301- 00); </w:t>
      </w:r>
    </w:p>
    <w:p w:rsidR="005F03CC" w:rsidRPr="008E1A5A" w:rsidRDefault="008E1A5A" w:rsidP="008E1A5A">
      <w:pPr>
        <w:suppressAutoHyphens/>
        <w:jc w:val="both"/>
        <w:outlineLvl w:val="0"/>
      </w:pPr>
      <w:r>
        <w:t>-</w:t>
      </w:r>
      <w:r w:rsidR="005F03CC" w:rsidRPr="008E1A5A">
        <w:t>Правил безопасности при работе  инструментом и приспособлениями (СО153-34.03.204);</w:t>
      </w:r>
    </w:p>
    <w:p w:rsidR="005F03CC" w:rsidRPr="008E1A5A" w:rsidRDefault="008E1A5A" w:rsidP="008E1A5A">
      <w:pPr>
        <w:suppressAutoHyphens/>
        <w:jc w:val="both"/>
        <w:outlineLvl w:val="0"/>
      </w:pPr>
      <w:r>
        <w:t>-</w:t>
      </w:r>
      <w:r w:rsidR="005F03CC" w:rsidRPr="008E1A5A">
        <w:t xml:space="preserve">Инструкции о мерах пожарной безопасности при проведении огневых работ на энергетических </w:t>
      </w:r>
      <w:r>
        <w:t xml:space="preserve">  </w:t>
      </w:r>
      <w:r w:rsidR="005F03CC" w:rsidRPr="008E1A5A">
        <w:t>предприятиях (СО 153 -34.03.305-2003);</w:t>
      </w:r>
    </w:p>
    <w:p w:rsidR="005F03CC" w:rsidRPr="00AB2875" w:rsidRDefault="008E1A5A" w:rsidP="008E1A5A">
      <w:pPr>
        <w:suppressAutoHyphens/>
        <w:jc w:val="both"/>
        <w:outlineLvl w:val="0"/>
      </w:pPr>
      <w:r>
        <w:t>-</w:t>
      </w:r>
      <w:r w:rsidR="005F03CC" w:rsidRPr="008E1A5A">
        <w:t>Типовой инструкции по охране труда для слесаря по обслуживанию оборудования электростанций (СО 153- 34.03.253-93);</w:t>
      </w:r>
    </w:p>
    <w:p w:rsidR="005F03CC" w:rsidRDefault="008E1A5A" w:rsidP="008E1A5A">
      <w:pPr>
        <w:suppressAutoHyphens/>
        <w:jc w:val="both"/>
        <w:outlineLvl w:val="0"/>
      </w:pPr>
      <w:r>
        <w:t>-</w:t>
      </w:r>
      <w:r w:rsidR="005F03CC" w:rsidRPr="008E1A5A">
        <w:t>Инструкции по организации и производству работ повышенной опасности (СО 34.03.284-96);</w:t>
      </w:r>
    </w:p>
    <w:p w:rsidR="00B4179C" w:rsidRDefault="008E1A5A" w:rsidP="00B4179C">
      <w:pPr>
        <w:suppressAutoHyphens/>
        <w:jc w:val="both"/>
        <w:outlineLvl w:val="0"/>
      </w:pPr>
      <w:r>
        <w:t>-</w:t>
      </w:r>
      <w:r w:rsidR="005F03CC" w:rsidRPr="008E1A5A">
        <w:t>Инструкции по оказанию первой помощи при несчастных случаях на производстве (СО 34.03.702-99).</w:t>
      </w:r>
    </w:p>
    <w:p w:rsidR="00B4179C" w:rsidRPr="00B4179C" w:rsidRDefault="00B4179C" w:rsidP="00B4179C">
      <w:pPr>
        <w:suppressAutoHyphens/>
        <w:jc w:val="both"/>
        <w:outlineLvl w:val="0"/>
      </w:pPr>
      <w:r>
        <w:t>-</w:t>
      </w:r>
      <w:r w:rsidR="005F03CC">
        <w:t xml:space="preserve"> </w:t>
      </w:r>
      <w:r w:rsidRPr="00B4179C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B4179C">
        <w:t>предремонтного</w:t>
      </w:r>
      <w:proofErr w:type="spellEnd"/>
      <w:r w:rsidRPr="00B4179C">
        <w:t xml:space="preserve"> входного контроля материалов: РДИ 34-38-052-88./</w:t>
      </w:r>
      <w:proofErr w:type="spellStart"/>
      <w:r w:rsidRPr="00B4179C">
        <w:t>Разраб</w:t>
      </w:r>
      <w:proofErr w:type="spellEnd"/>
      <w:r w:rsidRPr="00B4179C">
        <w:t xml:space="preserve">. ЦКБ </w:t>
      </w:r>
      <w:proofErr w:type="spellStart"/>
      <w:r w:rsidRPr="00B4179C">
        <w:t>Энергоремонт</w:t>
      </w:r>
      <w:proofErr w:type="spellEnd"/>
      <w:r w:rsidRPr="00B4179C">
        <w:t>. Срок действ. с 01.10.88г.»</w:t>
      </w:r>
    </w:p>
    <w:p w:rsidR="00B4179C" w:rsidRPr="00B4179C" w:rsidRDefault="00B4179C" w:rsidP="00B4179C">
      <w:pPr>
        <w:suppressAutoHyphens/>
        <w:jc w:val="both"/>
        <w:outlineLvl w:val="0"/>
      </w:pPr>
      <w:r>
        <w:t>-</w:t>
      </w:r>
      <w:r w:rsidRPr="00B4179C">
        <w:t xml:space="preserve">РД 34.16.602 "Руководящий технический материал. Оценка качества в </w:t>
      </w:r>
      <w:proofErr w:type="spellStart"/>
      <w:r w:rsidRPr="00B4179C">
        <w:t>энергоремонте</w:t>
      </w:r>
      <w:proofErr w:type="spellEnd"/>
      <w:r w:rsidRPr="00B4179C">
        <w:t>. Основные термины и определения: РДРТМ 34-38-021-81./</w:t>
      </w:r>
      <w:proofErr w:type="spellStart"/>
      <w:r w:rsidRPr="00B4179C">
        <w:t>Разраб</w:t>
      </w:r>
      <w:proofErr w:type="spellEnd"/>
      <w:r w:rsidRPr="00B4179C">
        <w:t xml:space="preserve">. ЦКБ </w:t>
      </w:r>
      <w:proofErr w:type="spellStart"/>
      <w:r w:rsidRPr="00B4179C">
        <w:t>Энергоремонт</w:t>
      </w:r>
      <w:proofErr w:type="spellEnd"/>
      <w:r w:rsidRPr="00B4179C">
        <w:t>. Срок действ. с 01.01.82г.»</w:t>
      </w:r>
    </w:p>
    <w:p w:rsidR="00B4179C" w:rsidRPr="00B4179C" w:rsidRDefault="00B4179C" w:rsidP="00B4179C">
      <w:pPr>
        <w:suppressAutoHyphens/>
        <w:jc w:val="both"/>
        <w:outlineLvl w:val="0"/>
      </w:pPr>
      <w:r>
        <w:t>-</w:t>
      </w:r>
      <w:r w:rsidRPr="00B4179C">
        <w:t xml:space="preserve">РД 34.20.581 «Методика оценки технического состояния энергетического оборудования до и после ремонта и в период между ремонтами: </w:t>
      </w:r>
      <w:proofErr w:type="spellStart"/>
      <w:r w:rsidRPr="00B4179C">
        <w:t>Разраб</w:t>
      </w:r>
      <w:proofErr w:type="spellEnd"/>
      <w:r w:rsidRPr="00B4179C">
        <w:t>. ПО «</w:t>
      </w:r>
      <w:proofErr w:type="spellStart"/>
      <w:r w:rsidRPr="00B4179C">
        <w:t>Союзтехэнерго</w:t>
      </w:r>
      <w:proofErr w:type="spellEnd"/>
      <w:r w:rsidRPr="00B4179C">
        <w:t>». Срок действия с 01.06.87г. – СПО Союзтехэнерго,1988г.»</w:t>
      </w:r>
    </w:p>
    <w:p w:rsidR="00B4179C" w:rsidRPr="00B4179C" w:rsidRDefault="00B4179C" w:rsidP="00B4179C">
      <w:pPr>
        <w:suppressAutoHyphens/>
        <w:jc w:val="both"/>
        <w:outlineLvl w:val="0"/>
      </w:pPr>
      <w:r>
        <w:t>-</w:t>
      </w:r>
      <w:r w:rsidRPr="00B4179C">
        <w:t>РДИ 34-38-043-86 «Инструкция по оформлению технической документации на сварочные работы при ремонте оборудования ТЭС»</w:t>
      </w:r>
    </w:p>
    <w:p w:rsidR="00B4179C" w:rsidRPr="00B4179C" w:rsidRDefault="00B4179C" w:rsidP="00B4179C">
      <w:pPr>
        <w:suppressAutoHyphens/>
        <w:jc w:val="both"/>
        <w:outlineLvl w:val="0"/>
      </w:pPr>
      <w:r>
        <w:t>-</w:t>
      </w:r>
      <w:r w:rsidRPr="00B4179C"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B4179C">
        <w:t>Разраб</w:t>
      </w:r>
      <w:proofErr w:type="spellEnd"/>
      <w:r w:rsidRPr="00B4179C">
        <w:t xml:space="preserve">. ЦКБ </w:t>
      </w:r>
      <w:proofErr w:type="spellStart"/>
      <w:r w:rsidRPr="00B4179C">
        <w:t>Энергоремонт</w:t>
      </w:r>
      <w:proofErr w:type="spellEnd"/>
      <w:r w:rsidRPr="00B4179C">
        <w:t xml:space="preserve">.– М.: СПО </w:t>
      </w:r>
      <w:proofErr w:type="spellStart"/>
      <w:r w:rsidRPr="00B4179C">
        <w:t>Союзтехэнерго</w:t>
      </w:r>
      <w:proofErr w:type="spellEnd"/>
      <w:r w:rsidRPr="00B4179C">
        <w:t>, 1989.– 46 с».</w:t>
      </w:r>
    </w:p>
    <w:p w:rsidR="005F03CC" w:rsidRDefault="008E1A5A" w:rsidP="008E1A5A">
      <w:pPr>
        <w:suppressAutoHyphens/>
        <w:jc w:val="both"/>
        <w:outlineLvl w:val="0"/>
      </w:pPr>
      <w:r>
        <w:t>-Общих технических требований</w:t>
      </w:r>
      <w:r w:rsidR="005F03CC">
        <w:t xml:space="preserve"> к арматуре ТЭС (СО 34.39.504-00);</w:t>
      </w:r>
    </w:p>
    <w:p w:rsidR="005F03CC" w:rsidRDefault="008E1A5A" w:rsidP="008E1A5A">
      <w:pPr>
        <w:suppressAutoHyphens/>
        <w:jc w:val="both"/>
        <w:outlineLvl w:val="0"/>
      </w:pPr>
      <w:r>
        <w:t>-Общих требований</w:t>
      </w:r>
      <w:r w:rsidR="005F03CC">
        <w:t xml:space="preserve"> по применению уплотнений из терморасширенного графита в арматуре ТЭС ( СО 34.39.605-2002);</w:t>
      </w:r>
    </w:p>
    <w:p w:rsidR="005F03CC" w:rsidRDefault="008E1A5A" w:rsidP="008E1A5A">
      <w:pPr>
        <w:suppressAutoHyphens/>
        <w:jc w:val="both"/>
        <w:outlineLvl w:val="0"/>
      </w:pPr>
      <w:r>
        <w:t>-Руководства</w:t>
      </w:r>
      <w:r w:rsidR="005F03CC">
        <w:t xml:space="preserve"> по ремонту арматуры высоких параметров (СО 34.39.603-99);</w:t>
      </w:r>
    </w:p>
    <w:p w:rsidR="005F03CC" w:rsidRDefault="008E1A5A" w:rsidP="008E1A5A">
      <w:pPr>
        <w:suppressAutoHyphens/>
        <w:jc w:val="both"/>
        <w:outlineLvl w:val="0"/>
      </w:pPr>
      <w:r>
        <w:t>-Руководства</w:t>
      </w:r>
      <w:r w:rsidR="005F03CC">
        <w:t xml:space="preserve"> по ремонту трубопроводной арматуры на давление 64-100 кгс/см</w:t>
      </w:r>
      <w:r w:rsidR="005F03CC" w:rsidRPr="008E1A5A">
        <w:t>2</w:t>
      </w:r>
      <w:r w:rsidR="005F03CC">
        <w:t xml:space="preserve">; </w:t>
      </w:r>
    </w:p>
    <w:p w:rsidR="005F03CC" w:rsidRDefault="005F03CC" w:rsidP="008E1A5A">
      <w:pPr>
        <w:suppressAutoHyphens/>
        <w:jc w:val="both"/>
        <w:outlineLvl w:val="0"/>
      </w:pPr>
      <w:r>
        <w:t xml:space="preserve">      (СО 153-34.39.601);</w:t>
      </w:r>
    </w:p>
    <w:p w:rsidR="005F03CC" w:rsidRDefault="008E1A5A" w:rsidP="008E1A5A">
      <w:pPr>
        <w:suppressAutoHyphens/>
        <w:jc w:val="both"/>
        <w:outlineLvl w:val="0"/>
      </w:pPr>
      <w:r>
        <w:lastRenderedPageBreak/>
        <w:t>-</w:t>
      </w:r>
      <w:r w:rsidR="005F03CC">
        <w:t xml:space="preserve">Технических условий на капитальный ремонт вентилей для пара Ду10, 20, 40, 50, 65 </w:t>
      </w:r>
    </w:p>
    <w:p w:rsidR="005F03CC" w:rsidRDefault="005F03CC" w:rsidP="008E1A5A">
      <w:pPr>
        <w:suppressAutoHyphens/>
        <w:jc w:val="both"/>
        <w:outlineLvl w:val="0"/>
      </w:pPr>
      <w:r>
        <w:t xml:space="preserve">       (СО 34-38-20197-94);</w:t>
      </w:r>
    </w:p>
    <w:p w:rsidR="00B4179C" w:rsidRDefault="00B4179C" w:rsidP="00B4179C">
      <w:pPr>
        <w:suppressAutoHyphens/>
        <w:jc w:val="both"/>
        <w:outlineLvl w:val="0"/>
      </w:pPr>
      <w:r>
        <w:t>-Методических указаний</w:t>
      </w:r>
      <w:r w:rsidRPr="00503243">
        <w:t xml:space="preserve"> по исп</w:t>
      </w:r>
      <w:r>
        <w:t xml:space="preserve">ытанию сетевых насосов.   </w:t>
      </w:r>
      <w:r w:rsidRPr="00503243">
        <w:t xml:space="preserve">   СО 34.41.709</w:t>
      </w:r>
      <w:r>
        <w:t>.</w:t>
      </w:r>
    </w:p>
    <w:p w:rsidR="00B4179C" w:rsidRPr="00B4179C" w:rsidRDefault="00B4179C" w:rsidP="00B4179C">
      <w:pPr>
        <w:suppressAutoHyphens/>
        <w:jc w:val="both"/>
        <w:outlineLvl w:val="0"/>
      </w:pPr>
      <w:r>
        <w:t>-Методических указаний</w:t>
      </w:r>
      <w:r w:rsidRPr="00503243">
        <w:t xml:space="preserve"> по испытаниям конденсатных насосов.   СО 34.41.710.</w:t>
      </w:r>
    </w:p>
    <w:p w:rsidR="00B4179C" w:rsidRPr="00B4179C" w:rsidRDefault="00B4179C" w:rsidP="00B4179C">
      <w:pPr>
        <w:suppressAutoHyphens/>
        <w:jc w:val="both"/>
        <w:outlineLvl w:val="0"/>
      </w:pPr>
      <w:r>
        <w:t xml:space="preserve">-Технических условий на </w:t>
      </w:r>
      <w:r w:rsidRPr="00503243">
        <w:t xml:space="preserve"> ремонт насосов 12500-24 (48Д-22). СО 34-38-20064-96.</w:t>
      </w:r>
    </w:p>
    <w:p w:rsidR="00B4179C" w:rsidRPr="00B4179C" w:rsidRDefault="001B6BC9" w:rsidP="00B4179C">
      <w:pPr>
        <w:suppressAutoHyphens/>
        <w:jc w:val="both"/>
        <w:outlineLvl w:val="0"/>
      </w:pPr>
      <w:r>
        <w:t>-</w:t>
      </w:r>
      <w:r w:rsidR="00B4179C">
        <w:t>Технических условий</w:t>
      </w:r>
      <w:r w:rsidR="00B4179C" w:rsidRPr="00503243">
        <w:t xml:space="preserve"> на капитальный ремонт насосов ЦН 400-105-У4.</w:t>
      </w:r>
      <w:r w:rsidR="00B4179C">
        <w:t xml:space="preserve"> </w:t>
      </w:r>
      <w:r w:rsidR="00B4179C" w:rsidRPr="00503243">
        <w:t>СО 34-38-20111-96.</w:t>
      </w:r>
    </w:p>
    <w:p w:rsidR="00B4179C" w:rsidRPr="00B4179C" w:rsidRDefault="001B6BC9" w:rsidP="00B4179C">
      <w:pPr>
        <w:suppressAutoHyphens/>
        <w:jc w:val="both"/>
        <w:outlineLvl w:val="0"/>
      </w:pPr>
      <w:r>
        <w:t>-</w:t>
      </w:r>
      <w:r w:rsidR="000805CB">
        <w:t xml:space="preserve"> </w:t>
      </w:r>
      <w:r w:rsidR="00B4179C">
        <w:t>Технических</w:t>
      </w:r>
      <w:r>
        <w:t xml:space="preserve"> условий</w:t>
      </w:r>
      <w:r w:rsidR="00B4179C" w:rsidRPr="00503243">
        <w:t xml:space="preserve"> на капитальный ремонт насосов Д 200-95, Д 200-36, Д 320-50, Д 320-70</w:t>
      </w:r>
      <w:r w:rsidR="00B4179C" w:rsidRPr="00B4179C">
        <w:t xml:space="preserve">  </w:t>
      </w:r>
      <w:r w:rsidR="00B4179C" w:rsidRPr="00503243">
        <w:t>СО 34-38-20291-95.</w:t>
      </w:r>
    </w:p>
    <w:p w:rsidR="00B4179C" w:rsidRDefault="001B6BC9" w:rsidP="00B4179C">
      <w:pPr>
        <w:suppressAutoHyphens/>
        <w:jc w:val="both"/>
        <w:outlineLvl w:val="0"/>
      </w:pPr>
      <w:r>
        <w:t>-</w:t>
      </w:r>
      <w:r w:rsidR="00B4179C">
        <w:t>Технических</w:t>
      </w:r>
      <w:r>
        <w:t xml:space="preserve"> условий</w:t>
      </w:r>
      <w:r w:rsidR="00B4179C" w:rsidRPr="00503243">
        <w:t xml:space="preserve"> на капи</w:t>
      </w:r>
      <w:r w:rsidR="00B4179C">
        <w:t>тальный ремонт насосов Д 2000-2</w:t>
      </w:r>
      <w:r w:rsidR="00B4179C" w:rsidRPr="00503243">
        <w:t xml:space="preserve"> (16НДн), Д 2000-100 (20Д-6),  Д 2500-62 ( 18НДс), Д 3200-33 (20НДн),  СО 34-38-20291-95.</w:t>
      </w:r>
    </w:p>
    <w:p w:rsidR="00B4179C" w:rsidRPr="00B4179C" w:rsidRDefault="001B6BC9" w:rsidP="00B4179C">
      <w:pPr>
        <w:suppressAutoHyphens/>
        <w:jc w:val="both"/>
        <w:outlineLvl w:val="0"/>
      </w:pPr>
      <w:r>
        <w:t>-Технических</w:t>
      </w:r>
      <w:r w:rsidR="00B4179C">
        <w:t xml:space="preserve"> услов</w:t>
      </w:r>
      <w:r>
        <w:t>ий</w:t>
      </w:r>
      <w:r w:rsidR="00B4179C" w:rsidRPr="00503243">
        <w:t xml:space="preserve"> на капитальный ремонт насосов  СЭ 1250-140-11,</w:t>
      </w:r>
      <w:r w:rsidR="00B4179C">
        <w:t xml:space="preserve"> </w:t>
      </w:r>
      <w:r w:rsidR="00B4179C" w:rsidRPr="00503243">
        <w:t>СО 34-38-20383-95.</w:t>
      </w:r>
    </w:p>
    <w:p w:rsidR="005F03CC" w:rsidRDefault="008E1A5A" w:rsidP="008E1A5A">
      <w:pPr>
        <w:suppressAutoHyphens/>
        <w:jc w:val="both"/>
        <w:outlineLvl w:val="0"/>
      </w:pPr>
      <w:r>
        <w:t>-</w:t>
      </w:r>
      <w:r w:rsidR="005F03CC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 (СО 34.20.608-2003);</w:t>
      </w:r>
    </w:p>
    <w:p w:rsidR="005F03CC" w:rsidRPr="008E1A5A" w:rsidRDefault="008E1A5A" w:rsidP="008E1A5A">
      <w:pPr>
        <w:suppressAutoHyphens/>
        <w:jc w:val="both"/>
        <w:outlineLvl w:val="0"/>
      </w:pPr>
      <w:r>
        <w:t>-</w:t>
      </w:r>
      <w:r w:rsidR="002D7B9E" w:rsidRPr="008E1A5A">
        <w:t>Указания</w:t>
      </w:r>
      <w:r w:rsidR="005F03CC" w:rsidRPr="008E1A5A">
        <w:t xml:space="preserve"> ОАО «ТГК-1» от 11.11.2011 № 19-СЛ «Об асбестосодержащих материалах» и требований законодательства </w:t>
      </w:r>
      <w:proofErr w:type="spellStart"/>
      <w:r w:rsidR="005F03CC" w:rsidRPr="008E1A5A">
        <w:t>Росийской</w:t>
      </w:r>
      <w:proofErr w:type="spellEnd"/>
      <w:r w:rsidR="005F03CC" w:rsidRPr="008E1A5A">
        <w:t xml:space="preserve"> Федерации по охране труда. Запрещающих применение асбестосодержащих материалов при проведении ремонтных работ.</w:t>
      </w:r>
    </w:p>
    <w:p w:rsidR="006C3B66" w:rsidRPr="0060392F" w:rsidRDefault="006C3B66" w:rsidP="002D7B9E">
      <w:pPr>
        <w:suppressAutoHyphens/>
        <w:jc w:val="both"/>
      </w:pPr>
    </w:p>
    <w:p w:rsidR="00771EB2" w:rsidRPr="0060392F" w:rsidRDefault="00186105" w:rsidP="002D7B9E">
      <w:pPr>
        <w:suppressAutoHyphens/>
        <w:jc w:val="both"/>
        <w:outlineLvl w:val="0"/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60392F">
        <w:rPr>
          <w:b/>
        </w:rPr>
        <w:t>5.</w:t>
      </w:r>
      <w:r w:rsidR="00771EB2" w:rsidRPr="0060392F">
        <w:rPr>
          <w:b/>
        </w:rPr>
        <w:t>2.</w:t>
      </w:r>
      <w:r w:rsidR="00771EB2" w:rsidRPr="0060392F">
        <w:t xml:space="preserve"> </w:t>
      </w:r>
      <w:r w:rsidR="00771EB2" w:rsidRPr="0060392F">
        <w:rPr>
          <w:b/>
        </w:rPr>
        <w:t>Требования к подрядной организации</w:t>
      </w:r>
      <w:r w:rsidR="00690363" w:rsidRPr="0060392F">
        <w:t>.</w:t>
      </w:r>
    </w:p>
    <w:p w:rsidR="00771EB2" w:rsidRPr="0060392F" w:rsidRDefault="00771EB2" w:rsidP="002D7B9E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60392F" w:rsidRDefault="00EC79FE" w:rsidP="002D7B9E">
      <w:pPr>
        <w:suppressAutoHyphens/>
        <w:jc w:val="both"/>
        <w:outlineLvl w:val="0"/>
      </w:pPr>
    </w:p>
    <w:p w:rsidR="00771EB2" w:rsidRPr="0060392F" w:rsidRDefault="00186105" w:rsidP="002D7B9E">
      <w:pPr>
        <w:suppressAutoHyphens/>
        <w:jc w:val="both"/>
        <w:outlineLvl w:val="0"/>
        <w:rPr>
          <w:b/>
        </w:rPr>
      </w:pPr>
      <w:r w:rsidRPr="0060392F">
        <w:rPr>
          <w:b/>
        </w:rPr>
        <w:t>5.</w:t>
      </w:r>
      <w:r w:rsidR="00771EB2" w:rsidRPr="0060392F">
        <w:rPr>
          <w:b/>
        </w:rPr>
        <w:t>2.1</w:t>
      </w:r>
      <w:r w:rsidR="00771EB2" w:rsidRPr="0060392F">
        <w:t xml:space="preserve">. </w:t>
      </w:r>
      <w:r w:rsidR="00690363" w:rsidRPr="0060392F">
        <w:rPr>
          <w:b/>
        </w:rPr>
        <w:t>Общие требования.</w:t>
      </w:r>
    </w:p>
    <w:p w:rsidR="00771EB2" w:rsidRPr="00C9261B" w:rsidRDefault="00C37EAD" w:rsidP="002D7B9E">
      <w:pPr>
        <w:suppressAutoHyphens/>
        <w:jc w:val="both"/>
        <w:outlineLvl w:val="0"/>
      </w:pPr>
      <w:r w:rsidRPr="00C9261B">
        <w:t xml:space="preserve">- </w:t>
      </w:r>
      <w:r w:rsidR="00771EB2" w:rsidRPr="002D7B9E">
        <w:t>опыт работы по ремонту энергооборудования не менее 3 лет;</w:t>
      </w:r>
    </w:p>
    <w:p w:rsidR="002D7B9E" w:rsidRPr="00C9261B" w:rsidRDefault="00C9261B" w:rsidP="00C9261B">
      <w:pPr>
        <w:tabs>
          <w:tab w:val="num" w:pos="0"/>
        </w:tabs>
        <w:suppressAutoHyphens/>
        <w:jc w:val="both"/>
        <w:outlineLvl w:val="0"/>
      </w:pPr>
      <w:r>
        <w:t>-</w:t>
      </w:r>
      <w:r w:rsidR="002D7B9E" w:rsidRPr="00C9261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D7B9E" w:rsidRPr="00C9261B" w:rsidRDefault="00C9261B" w:rsidP="00C9261B">
      <w:pPr>
        <w:tabs>
          <w:tab w:val="num" w:pos="0"/>
        </w:tabs>
        <w:suppressAutoHyphens/>
        <w:jc w:val="both"/>
        <w:outlineLvl w:val="0"/>
      </w:pPr>
      <w:r>
        <w:t>-</w:t>
      </w:r>
      <w:r w:rsidR="002D7B9E" w:rsidRPr="00C9261B">
        <w:t>обеспечить работников, выполняющих работы на объектах ОАО “ТГК-</w:t>
      </w:r>
      <w:smartTag w:uri="urn:schemas-microsoft-com:office:smarttags" w:element="metricconverter">
        <w:smartTagPr>
          <w:attr w:name="ProductID" w:val="1”"/>
        </w:smartTagPr>
        <w:r w:rsidR="002D7B9E" w:rsidRPr="00C9261B">
          <w:t>1”</w:t>
        </w:r>
      </w:smartTag>
      <w:r w:rsidR="002D7B9E" w:rsidRPr="00C9261B">
        <w:t xml:space="preserve"> однотипной спецодеждой с названием и логотипом организации – подрядчика.</w:t>
      </w:r>
    </w:p>
    <w:p w:rsidR="005525AF" w:rsidRDefault="00C9261B" w:rsidP="005525AF">
      <w:pPr>
        <w:tabs>
          <w:tab w:val="num" w:pos="0"/>
        </w:tabs>
        <w:suppressAutoHyphens/>
        <w:jc w:val="both"/>
        <w:outlineLvl w:val="0"/>
      </w:pPr>
      <w:r>
        <w:t>-</w:t>
      </w:r>
      <w:r w:rsidR="002D7B9E">
        <w:t xml:space="preserve">иметь свидетельство о членстве в СРО с перечнем видов работ, утвержденным приказом Министерства регионального развития РФ от 30 декабря 2009 года №624; которые оказывают влияние на безопасность объектов капитального строительства </w:t>
      </w:r>
      <w:r w:rsidR="005525AF">
        <w:t>(п.п.2.4; 10.5; 12.10; 18.3; 23.3; 33.1.11 раздела 3 перечня).</w:t>
      </w:r>
    </w:p>
    <w:p w:rsidR="007429AE" w:rsidRPr="00C9261B" w:rsidRDefault="007429AE" w:rsidP="007429AE">
      <w:pPr>
        <w:tabs>
          <w:tab w:val="num" w:pos="0"/>
        </w:tabs>
        <w:suppressAutoHyphens/>
        <w:jc w:val="both"/>
        <w:outlineLvl w:val="0"/>
      </w:pPr>
      <w:r>
        <w:t>- в соответствии со статьёй 48.1 Градостроительного кодекса РФ  ТЭЦ-5 относится к особо опасным и технически сложным объектам</w:t>
      </w:r>
      <w:r w:rsidRPr="00C746BE">
        <w:t>.</w:t>
      </w:r>
    </w:p>
    <w:p w:rsidR="002D7B9E" w:rsidRDefault="005525AF" w:rsidP="00C9261B">
      <w:pPr>
        <w:tabs>
          <w:tab w:val="num" w:pos="0"/>
        </w:tabs>
        <w:suppressAutoHyphens/>
        <w:jc w:val="both"/>
        <w:outlineLvl w:val="0"/>
      </w:pPr>
      <w:r w:rsidRPr="004C243B">
        <w:t xml:space="preserve"> </w:t>
      </w:r>
      <w:r w:rsidR="00C9261B">
        <w:t>-</w:t>
      </w:r>
      <w:r w:rsidR="002D7B9E" w:rsidRPr="00415877">
        <w:t>подрядчику постоянно поддерживать чистоту и порядок на ремонтной площадке, все запасные части и элементы оборудова</w:t>
      </w:r>
      <w:r w:rsidR="002D7B9E">
        <w:t>н</w:t>
      </w:r>
      <w:r w:rsidR="002D7B9E" w:rsidRPr="00415877">
        <w:t xml:space="preserve">ия раскладывать в специальные стеллажи, контейнеры, на деревянные или резиновые подкладки. </w:t>
      </w:r>
    </w:p>
    <w:p w:rsidR="002D7B9E" w:rsidRDefault="00C9261B" w:rsidP="00C9261B">
      <w:pPr>
        <w:suppressAutoHyphens/>
        <w:jc w:val="both"/>
        <w:outlineLvl w:val="0"/>
      </w:pPr>
      <w:r>
        <w:t>-</w:t>
      </w:r>
      <w:r w:rsidR="002D7B9E">
        <w:t xml:space="preserve">подрядчик в результате выполнения ремонтных работ обязан обеспечить восстановление </w:t>
      </w:r>
    </w:p>
    <w:p w:rsidR="002D7B9E" w:rsidRDefault="002D7B9E" w:rsidP="00C9261B">
      <w:pPr>
        <w:suppressAutoHyphens/>
        <w:jc w:val="both"/>
        <w:outlineLvl w:val="0"/>
      </w:pPr>
      <w:r>
        <w:t>нормативных эксплуатационных характеристик</w:t>
      </w:r>
      <w:r w:rsidRPr="009A35D5">
        <w:t xml:space="preserve"> </w:t>
      </w:r>
      <w:r>
        <w:t>запорной и регулирующей арматуры  в соответствии с требованиями НТД.</w:t>
      </w:r>
    </w:p>
    <w:p w:rsidR="00751ECD" w:rsidRPr="0060392F" w:rsidRDefault="00C9261B" w:rsidP="002D7B9E">
      <w:pPr>
        <w:suppressAutoHyphens/>
        <w:jc w:val="both"/>
        <w:outlineLvl w:val="0"/>
      </w:pPr>
      <w:r>
        <w:t xml:space="preserve">- </w:t>
      </w:r>
      <w:r w:rsidR="00751ECD" w:rsidRPr="0060392F">
        <w:t>обеспечить соответствие сметной документации требованиям ценовой политики</w:t>
      </w:r>
      <w:r w:rsidR="00751ECD" w:rsidRPr="0060392F">
        <w:br/>
        <w:t>ОАО «ТГК-1»;</w:t>
      </w:r>
    </w:p>
    <w:p w:rsidR="00751ECD" w:rsidRPr="0060392F" w:rsidRDefault="00751ECD" w:rsidP="00751ECD">
      <w:pPr>
        <w:suppressAutoHyphens/>
        <w:jc w:val="both"/>
        <w:outlineLvl w:val="0"/>
      </w:pPr>
      <w:r w:rsidRPr="0060392F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71EB2" w:rsidRPr="0060392F" w:rsidRDefault="00254828" w:rsidP="00254828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Pr="0060392F" w:rsidRDefault="00254828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акты сдачи - приемки могут быть подписаны </w:t>
      </w:r>
      <w:r w:rsidR="00CE73F8" w:rsidRPr="0060392F">
        <w:t>з</w:t>
      </w:r>
      <w:r w:rsidR="00771EB2" w:rsidRPr="0060392F">
        <w:t>аказчиком при условии выполнения подрядчиком требований по СЭМ.</w:t>
      </w:r>
    </w:p>
    <w:p w:rsidR="00254828" w:rsidRPr="0060392F" w:rsidRDefault="00254828" w:rsidP="00771EB2">
      <w:pPr>
        <w:suppressAutoHyphens/>
        <w:jc w:val="both"/>
        <w:outlineLvl w:val="0"/>
      </w:pPr>
    </w:p>
    <w:p w:rsidR="00254828" w:rsidRPr="0060392F" w:rsidRDefault="00186105" w:rsidP="00771EB2">
      <w:pPr>
        <w:suppressAutoHyphens/>
        <w:jc w:val="both"/>
        <w:outlineLvl w:val="0"/>
      </w:pPr>
      <w:r w:rsidRPr="0060392F">
        <w:rPr>
          <w:b/>
        </w:rPr>
        <w:t>5.</w:t>
      </w:r>
      <w:r w:rsidR="00771EB2" w:rsidRPr="0060392F">
        <w:rPr>
          <w:b/>
        </w:rPr>
        <w:t>2.2. Специальные требования</w:t>
      </w:r>
      <w:r w:rsidR="00690363" w:rsidRPr="0060392F">
        <w:t>.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5273CF" w:rsidRPr="0060392F">
        <w:t>предпочтительно</w:t>
      </w:r>
      <w:r w:rsidR="00771EB2" w:rsidRPr="0060392F">
        <w:t xml:space="preserve">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069B" w:rsidRPr="0060392F" w:rsidRDefault="0032069B" w:rsidP="00771EB2">
      <w:pPr>
        <w:suppressAutoHyphens/>
        <w:jc w:val="both"/>
        <w:outlineLvl w:val="0"/>
      </w:pPr>
      <w:r w:rsidRPr="0060392F">
        <w:lastRenderedPageBreak/>
        <w:t xml:space="preserve">- иметь постоянно-действующий производственный участок на территории предприятия </w:t>
      </w:r>
      <w:r w:rsidR="00C05395" w:rsidRPr="0060392F">
        <w:t>з</w:t>
      </w:r>
      <w:r w:rsidRPr="0060392F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751ECD" w:rsidRPr="0060392F">
        <w:t>ения для выполнения работ;</w:t>
      </w:r>
    </w:p>
    <w:p w:rsidR="0032069B" w:rsidRPr="0060392F" w:rsidRDefault="0032069B" w:rsidP="0032069B">
      <w:pPr>
        <w:suppressAutoHyphens/>
        <w:jc w:val="both"/>
        <w:outlineLvl w:val="0"/>
      </w:pPr>
      <w:r w:rsidRPr="0060392F">
        <w:t xml:space="preserve"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751ECD" w:rsidRPr="0060392F">
        <w:t>д</w:t>
      </w:r>
      <w:r w:rsidRPr="0060392F">
        <w:t>оговору;</w:t>
      </w:r>
    </w:p>
    <w:p w:rsidR="00771EB2" w:rsidRPr="002D7B9E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располагать кадрами, обладающими соответствующей квалификацией для осуществления </w:t>
      </w:r>
      <w:r w:rsidR="00771EB2" w:rsidRPr="002D7B9E">
        <w:t>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</w:t>
      </w:r>
      <w:r w:rsidR="00254828" w:rsidRPr="002D7B9E">
        <w:t>;</w:t>
      </w:r>
    </w:p>
    <w:p w:rsidR="0032069B" w:rsidRPr="0060392F" w:rsidRDefault="0032069B" w:rsidP="0032069B">
      <w:pPr>
        <w:ind w:left="40" w:right="40"/>
        <w:jc w:val="both"/>
        <w:rPr>
          <w:iCs/>
        </w:rPr>
      </w:pPr>
      <w:r w:rsidRPr="0060392F">
        <w:rPr>
          <w:iCs/>
        </w:rPr>
        <w:t xml:space="preserve">- иметь успешный опыт в реализации для </w:t>
      </w:r>
      <w:r w:rsidR="00CE73F8" w:rsidRPr="0060392F">
        <w:rPr>
          <w:iCs/>
        </w:rPr>
        <w:t>з</w:t>
      </w:r>
      <w:r w:rsidRPr="0060392F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2D7B9E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Pr="0060392F">
        <w:rPr>
          <w:i/>
        </w:rPr>
        <w:t xml:space="preserve">- </w:t>
      </w:r>
      <w:r w:rsidR="00771EB2" w:rsidRPr="002D7B9E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исключить применение асбестсодержащих материалов при проведении работ по ремонту оборудования электростанций;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71EB2" w:rsidRPr="002D7B9E" w:rsidRDefault="00073869" w:rsidP="00771EB2">
      <w:pPr>
        <w:suppressAutoHyphens/>
        <w:jc w:val="both"/>
        <w:outlineLvl w:val="0"/>
      </w:pPr>
      <w:r w:rsidRPr="0060392F">
        <w:rPr>
          <w:i/>
        </w:rPr>
        <w:t xml:space="preserve">- </w:t>
      </w:r>
      <w:r w:rsidR="00771EB2" w:rsidRPr="002D7B9E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знать технологию ремонта и особенности ремонтируемого оборудования;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751ECD" w:rsidRPr="0060392F">
        <w:t>дования при осуществлении работ;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предпочтительно иметь сертификаты в соответствии со стандартами ISO;</w:t>
      </w:r>
    </w:p>
    <w:p w:rsidR="00771EB2" w:rsidRPr="0060392F" w:rsidRDefault="00CF0DA3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иметь все необходимые для ремонта инструменты и специальные приспособления;</w:t>
      </w:r>
    </w:p>
    <w:p w:rsidR="00771EB2" w:rsidRPr="002D7B9E" w:rsidRDefault="00073869" w:rsidP="00771EB2">
      <w:pPr>
        <w:suppressAutoHyphens/>
        <w:jc w:val="both"/>
        <w:outlineLvl w:val="0"/>
      </w:pPr>
      <w:r w:rsidRPr="0060392F">
        <w:rPr>
          <w:i/>
        </w:rPr>
        <w:t xml:space="preserve">- </w:t>
      </w:r>
      <w:r w:rsidR="00771EB2" w:rsidRPr="002D7B9E">
        <w:t>иметь возможность выполнения работ по ремонту в заводских условиях;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самостоятельно выполнять устройство лесов и подмостей;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C05395" w:rsidRPr="0060392F">
        <w:t>з</w:t>
      </w:r>
      <w:r w:rsidR="00771EB2" w:rsidRPr="0060392F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771EB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 xml:space="preserve">организовать своевременное оформление и ведение ремонтной, исполнительной документации, </w:t>
      </w:r>
      <w:r w:rsidRPr="0060392F">
        <w:t xml:space="preserve">- </w:t>
      </w:r>
      <w:r w:rsidR="00771EB2" w:rsidRPr="0060392F">
        <w:t>составление при необходимости ППР, актов на скрытые работы</w:t>
      </w:r>
      <w:r w:rsidR="000A72C7">
        <w:t xml:space="preserve"> (Приложение А к ТЗ)</w:t>
      </w:r>
      <w:r w:rsidR="00771EB2" w:rsidRPr="0060392F">
        <w:t>;</w:t>
      </w:r>
    </w:p>
    <w:p w:rsidR="00374EC2" w:rsidRPr="0060392F" w:rsidRDefault="00073869" w:rsidP="00771EB2">
      <w:pPr>
        <w:suppressAutoHyphens/>
        <w:jc w:val="both"/>
        <w:outlineLvl w:val="0"/>
      </w:pPr>
      <w:r w:rsidRPr="0060392F">
        <w:t xml:space="preserve">- </w:t>
      </w:r>
      <w:r w:rsidR="00771EB2" w:rsidRPr="0060392F">
        <w:t>обеспечить выполнение работ в соответствии</w:t>
      </w:r>
      <w:r w:rsidRPr="0060392F">
        <w:t xml:space="preserve"> с согласованным графиком работ;</w:t>
      </w:r>
    </w:p>
    <w:p w:rsidR="00A47FE9" w:rsidRPr="00A47FE9" w:rsidRDefault="006106D6" w:rsidP="00A47FE9">
      <w:pPr>
        <w:widowControl w:val="0"/>
        <w:jc w:val="both"/>
        <w:rPr>
          <w:rFonts w:eastAsia="Calibri"/>
          <w:snapToGrid w:val="0"/>
          <w:lang w:eastAsia="en-US"/>
        </w:rPr>
      </w:pPr>
      <w:r w:rsidRPr="00D60B04">
        <w:t xml:space="preserve">- </w:t>
      </w:r>
      <w:r w:rsidR="00A47FE9" w:rsidRPr="00D60B04">
        <w:t xml:space="preserve">предоставлять сметно-договорную документацию в бумажном (в 2-х экз.) и </w:t>
      </w:r>
      <w:r w:rsidR="0016556A" w:rsidRPr="00D60B04">
        <w:t xml:space="preserve">в </w:t>
      </w:r>
      <w:r w:rsidR="00A47FE9" w:rsidRPr="00D60B04">
        <w:t>электронном в</w:t>
      </w:r>
      <w:r w:rsidR="00A47FE9" w:rsidRPr="00D60B04">
        <w:t>и</w:t>
      </w:r>
      <w:r w:rsidR="00A47FE9" w:rsidRPr="00D60B04">
        <w:lastRenderedPageBreak/>
        <w:t>д</w:t>
      </w:r>
      <w:r w:rsidR="0016556A" w:rsidRPr="00D60B04">
        <w:t>е</w:t>
      </w:r>
      <w:r w:rsidR="00A47FE9" w:rsidRPr="00D60B04">
        <w:t xml:space="preserve"> в формате </w:t>
      </w:r>
      <w:r w:rsidR="00A47FE9" w:rsidRPr="00D60B04">
        <w:rPr>
          <w:lang w:val="en-US"/>
        </w:rPr>
        <w:t>Excel</w:t>
      </w:r>
      <w:r w:rsidR="00A47FE9" w:rsidRPr="00D60B04">
        <w:t xml:space="preserve">, а также </w:t>
      </w:r>
      <w:r w:rsidR="0016556A" w:rsidRPr="00D60B04">
        <w:t xml:space="preserve">в </w:t>
      </w:r>
      <w:r w:rsidR="00A47FE9" w:rsidRPr="00D60B04">
        <w:t>формат</w:t>
      </w:r>
      <w:r w:rsidR="0016556A" w:rsidRPr="00D60B04">
        <w:t>е</w:t>
      </w:r>
      <w:r w:rsidR="00A47FE9" w:rsidRPr="00D60B04">
        <w:t xml:space="preserve"> сметных программ </w:t>
      </w:r>
      <w:r w:rsidR="00A47FE9" w:rsidRPr="00D60B04">
        <w:rPr>
          <w:i/>
        </w:rPr>
        <w:t>A0</w:t>
      </w:r>
      <w:r w:rsidR="0016556A" w:rsidRPr="00D60B04">
        <w:rPr>
          <w:i/>
        </w:rPr>
        <w:t xml:space="preserve"> или</w:t>
      </w:r>
      <w:r w:rsidR="00A47FE9" w:rsidRPr="00D60B04">
        <w:rPr>
          <w:i/>
        </w:rPr>
        <w:t xml:space="preserve"> Гранд-Смета.</w:t>
      </w:r>
    </w:p>
    <w:p w:rsidR="004B7B66" w:rsidRDefault="006F43EC" w:rsidP="006F43EC">
      <w:pPr>
        <w:suppressAutoHyphens/>
        <w:jc w:val="both"/>
        <w:outlineLvl w:val="0"/>
      </w:pPr>
      <w:r w:rsidRPr="0060392F">
        <w:rPr>
          <w:iCs/>
        </w:rPr>
        <w:t>- обладать</w:t>
      </w:r>
      <w:r w:rsidRPr="0060392F">
        <w:t xml:space="preserve"> следующими ресурсами </w:t>
      </w:r>
      <w:r w:rsidR="007D79F7" w:rsidRPr="0060392F">
        <w:t>и</w:t>
      </w:r>
      <w:r w:rsidR="00254828" w:rsidRPr="0060392F">
        <w:t xml:space="preserve"> опыто</w:t>
      </w:r>
      <w:r w:rsidR="007D79F7" w:rsidRPr="0060392F">
        <w:t>м и опытом</w:t>
      </w:r>
      <w:r w:rsidRPr="0060392F">
        <w:t xml:space="preserve"> для выполнения ремонтных работ:</w:t>
      </w:r>
    </w:p>
    <w:p w:rsidR="00D60B04" w:rsidRPr="0060392F" w:rsidRDefault="00D60B04" w:rsidP="00D60B04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работ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гичных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264C31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персонала</w:t>
            </w:r>
            <w:r w:rsidR="00751ECD" w:rsidRPr="006039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60392F">
              <w:rPr>
                <w:rFonts w:eastAsia="Calibri"/>
                <w:sz w:val="22"/>
                <w:szCs w:val="22"/>
                <w:lang w:eastAsia="en-US"/>
              </w:rPr>
              <w:t>(чел.)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8A1299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30</w:t>
            </w:r>
          </w:p>
        </w:tc>
      </w:tr>
      <w:tr w:rsidR="008A1299" w:rsidRPr="0060392F" w:rsidTr="00264C31"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50</w:t>
            </w:r>
          </w:p>
        </w:tc>
      </w:tr>
      <w:tr w:rsidR="008A1299" w:rsidRPr="0060392F" w:rsidTr="00264C31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8A1299" w:rsidRPr="0060392F" w:rsidRDefault="008A1299" w:rsidP="008D479E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100</w:t>
            </w:r>
            <w:r w:rsidR="008D479E"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1299" w:rsidRPr="0060392F" w:rsidRDefault="008A1299" w:rsidP="00FC428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BE1CBB" w:rsidRPr="0060392F" w:rsidRDefault="00BE1CBB" w:rsidP="00771EB2">
      <w:pPr>
        <w:suppressAutoHyphens/>
        <w:jc w:val="both"/>
        <w:outlineLvl w:val="0"/>
      </w:pPr>
    </w:p>
    <w:p w:rsidR="0096610A" w:rsidRPr="0060392F" w:rsidRDefault="0096610A" w:rsidP="0096610A">
      <w:pPr>
        <w:suppressAutoHyphens/>
        <w:jc w:val="both"/>
        <w:outlineLvl w:val="0"/>
        <w:rPr>
          <w:b/>
        </w:rPr>
      </w:pPr>
      <w:r w:rsidRPr="0060392F">
        <w:rPr>
          <w:b/>
        </w:rPr>
        <w:t xml:space="preserve">5.2.3 </w:t>
      </w:r>
      <w:r w:rsidR="0060392F" w:rsidRPr="0060392F">
        <w:rPr>
          <w:b/>
        </w:rPr>
        <w:t>Порядок</w:t>
      </w:r>
      <w:r w:rsidRPr="0060392F">
        <w:rPr>
          <w:b/>
        </w:rPr>
        <w:t xml:space="preserve"> выполнени</w:t>
      </w:r>
      <w:r w:rsidR="0060392F" w:rsidRPr="0060392F">
        <w:rPr>
          <w:b/>
        </w:rPr>
        <w:t>я</w:t>
      </w:r>
      <w:r w:rsidRPr="0060392F">
        <w:rPr>
          <w:b/>
        </w:rPr>
        <w:t xml:space="preserve"> неотложных (аварийных)</w:t>
      </w:r>
      <w:r w:rsidRPr="0060392F">
        <w:rPr>
          <w:b/>
          <w:i/>
        </w:rPr>
        <w:t xml:space="preserve"> </w:t>
      </w:r>
      <w:r w:rsidRPr="0060392F">
        <w:rPr>
          <w:b/>
        </w:rPr>
        <w:t>ремонтных работ.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96610A" w:rsidRPr="0060392F" w:rsidRDefault="0096610A" w:rsidP="0096610A">
      <w:pPr>
        <w:tabs>
          <w:tab w:val="left" w:pos="0"/>
        </w:tabs>
        <w:jc w:val="both"/>
        <w:outlineLvl w:val="0"/>
      </w:pPr>
      <w:r w:rsidRPr="0060392F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</w:t>
      </w:r>
      <w:r w:rsidRPr="0060392F">
        <w:t>у</w:t>
      </w:r>
      <w:r w:rsidRPr="0060392F">
        <w:t>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60392F">
        <w:t>ю</w:t>
      </w:r>
      <w:r w:rsidRPr="0060392F">
        <w:t>щим приказом ОАО «ТГК-1» «О порядке формирования стоимости работ…». С целью выпо</w:t>
      </w:r>
      <w:r w:rsidRPr="0060392F">
        <w:t>л</w:t>
      </w:r>
      <w:r w:rsidRPr="0060392F">
        <w:t>нения работ по ремонту оборудования в минимально возможные согласованные сроки прим</w:t>
      </w:r>
      <w:r w:rsidRPr="0060392F">
        <w:t>е</w:t>
      </w:r>
      <w:r w:rsidRPr="0060392F">
        <w:t>нение повышающего коэффициента допускается:</w:t>
      </w:r>
    </w:p>
    <w:p w:rsidR="0096610A" w:rsidRPr="0060392F" w:rsidRDefault="0096610A" w:rsidP="00104AD5">
      <w:pPr>
        <w:pStyle w:val="af4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готовность подрядчика к началу работ в кратчайший период;</w:t>
      </w:r>
    </w:p>
    <w:p w:rsidR="0096610A" w:rsidRPr="0060392F" w:rsidRDefault="0096610A" w:rsidP="00104AD5">
      <w:pPr>
        <w:pStyle w:val="af4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срочность ремонта – выполнение работ с повышенной производительностью труда;</w:t>
      </w:r>
    </w:p>
    <w:p w:rsidR="0096610A" w:rsidRPr="0060392F" w:rsidRDefault="0096610A" w:rsidP="00104AD5">
      <w:pPr>
        <w:pStyle w:val="af4"/>
        <w:numPr>
          <w:ilvl w:val="0"/>
          <w:numId w:val="3"/>
        </w:numPr>
        <w:tabs>
          <w:tab w:val="left" w:pos="0"/>
        </w:tabs>
        <w:jc w:val="both"/>
        <w:outlineLvl w:val="0"/>
      </w:pPr>
      <w:r w:rsidRPr="0060392F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</w:t>
      </w:r>
      <w:r w:rsidRPr="0060392F">
        <w:t>е</w:t>
      </w:r>
      <w:r w:rsidRPr="0060392F">
        <w:t>мени смены приходится на вечернее или ночное время, праздничные дни.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После получения письменного распоряжения все специалисты подрядчика, необходимые, для выполнения неотложных</w:t>
      </w:r>
      <w:r w:rsidRPr="0060392F">
        <w:rPr>
          <w:b/>
        </w:rPr>
        <w:t xml:space="preserve"> </w:t>
      </w:r>
      <w:r w:rsidRPr="0060392F"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96610A" w:rsidRPr="0060392F" w:rsidRDefault="0096610A" w:rsidP="0096610A">
      <w:pPr>
        <w:suppressAutoHyphens/>
        <w:jc w:val="both"/>
        <w:outlineLvl w:val="0"/>
      </w:pPr>
      <w:r w:rsidRPr="0060392F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96610A" w:rsidRPr="0060392F" w:rsidRDefault="0096610A" w:rsidP="0096610A">
      <w:pPr>
        <w:jc w:val="both"/>
      </w:pPr>
      <w:r w:rsidRPr="0060392F">
        <w:t>- Для организации выполнения неотложных (аварийных) ремонтных работ в структурных по</w:t>
      </w:r>
      <w:r w:rsidRPr="0060392F">
        <w:t>д</w:t>
      </w:r>
      <w:r w:rsidRPr="0060392F">
        <w:t>разделениях ОАО «ТГК-1» в нерабочее время подрядчик назначает должностное лицо, отве</w:t>
      </w:r>
      <w:r w:rsidRPr="0060392F">
        <w:t>т</w:t>
      </w:r>
      <w:r w:rsidRPr="0060392F">
        <w:t>ственное за их выполнение персоналом подрядчика. График дежурства и контактная информ</w:t>
      </w:r>
      <w:r w:rsidRPr="0060392F">
        <w:t>а</w:t>
      </w:r>
      <w:r w:rsidRPr="0060392F">
        <w:t>ция о данных должностных лицах направляется в структурные подразделения ОАО «ТГК-1».</w:t>
      </w:r>
    </w:p>
    <w:p w:rsidR="0096610A" w:rsidRPr="0060392F" w:rsidRDefault="0096610A" w:rsidP="0096610A">
      <w:pPr>
        <w:jc w:val="both"/>
      </w:pPr>
      <w:r w:rsidRPr="0060392F">
        <w:t>- Ответственный дежурный обязан организовать работу по устранению дефектов.</w:t>
      </w:r>
    </w:p>
    <w:p w:rsidR="00EC79FE" w:rsidRPr="0060392F" w:rsidRDefault="0096610A" w:rsidP="0096610A">
      <w:pPr>
        <w:suppressAutoHyphens/>
        <w:jc w:val="both"/>
        <w:outlineLvl w:val="0"/>
      </w:pPr>
      <w:r w:rsidRPr="0060392F">
        <w:t xml:space="preserve">- В целях повышения устойчивости </w:t>
      </w:r>
      <w:proofErr w:type="spellStart"/>
      <w:r w:rsidRPr="0060392F">
        <w:t>энерго</w:t>
      </w:r>
      <w:proofErr w:type="spellEnd"/>
      <w:r w:rsidRPr="0060392F">
        <w:t xml:space="preserve">, обеспечения надёжности работы </w:t>
      </w:r>
      <w:r w:rsidR="00F10867" w:rsidRPr="00F10867">
        <w:t>теплоэлектроцентралей</w:t>
      </w:r>
      <w:r w:rsidRPr="0060392F">
        <w:t xml:space="preserve">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225C24" w:rsidRPr="0060392F" w:rsidRDefault="00225C24" w:rsidP="0096610A">
      <w:pPr>
        <w:suppressAutoHyphens/>
        <w:jc w:val="both"/>
        <w:outlineLvl w:val="0"/>
      </w:pPr>
    </w:p>
    <w:p w:rsidR="003E1953" w:rsidRDefault="003E1953" w:rsidP="00771EB2">
      <w:pPr>
        <w:suppressAutoHyphens/>
        <w:jc w:val="both"/>
        <w:outlineLvl w:val="0"/>
        <w:rPr>
          <w:b/>
        </w:rPr>
      </w:pPr>
      <w:bookmarkStart w:id="5" w:name="_GoBack"/>
      <w:bookmarkEnd w:id="5"/>
    </w:p>
    <w:p w:rsidR="00771EB2" w:rsidRPr="0060392F" w:rsidRDefault="00186105" w:rsidP="00771EB2">
      <w:pPr>
        <w:suppressAutoHyphens/>
        <w:jc w:val="both"/>
        <w:outlineLvl w:val="0"/>
        <w:rPr>
          <w:b/>
        </w:rPr>
      </w:pPr>
      <w:r w:rsidRPr="0060392F">
        <w:rPr>
          <w:b/>
        </w:rPr>
        <w:t>5.2</w:t>
      </w:r>
      <w:r w:rsidR="00EC79FE" w:rsidRPr="0060392F">
        <w:rPr>
          <w:b/>
        </w:rPr>
        <w:t>.</w:t>
      </w:r>
      <w:r w:rsidRPr="0060392F">
        <w:rPr>
          <w:b/>
        </w:rPr>
        <w:t>4.</w:t>
      </w:r>
      <w:r w:rsidR="00771EB2" w:rsidRPr="0060392F">
        <w:rPr>
          <w:b/>
        </w:rPr>
        <w:t xml:space="preserve"> Требования к подрядчикам</w:t>
      </w:r>
      <w:r w:rsidR="00690363" w:rsidRPr="0060392F">
        <w:rPr>
          <w:b/>
        </w:rPr>
        <w:t xml:space="preserve"> при привлечении субподрядчиков.</w:t>
      </w:r>
    </w:p>
    <w:p w:rsidR="00771EB2" w:rsidRPr="0060392F" w:rsidRDefault="00E25BC1" w:rsidP="00FC3330">
      <w:pPr>
        <w:suppressAutoHyphens/>
        <w:ind w:firstLine="708"/>
        <w:jc w:val="both"/>
        <w:outlineLvl w:val="0"/>
      </w:pPr>
      <w:r w:rsidRPr="0060392F">
        <w:t>П</w:t>
      </w:r>
      <w:r w:rsidR="00771EB2" w:rsidRPr="0060392F">
        <w:t xml:space="preserve">ри планирующемся привлечении для выполнения работ </w:t>
      </w:r>
      <w:r w:rsidR="00CE73F8" w:rsidRPr="0060392F">
        <w:t>с</w:t>
      </w:r>
      <w:r w:rsidR="00771EB2" w:rsidRPr="0060392F">
        <w:t xml:space="preserve">убподрядчиков </w:t>
      </w:r>
      <w:r w:rsidR="00CE73F8" w:rsidRPr="0060392F">
        <w:t>п</w:t>
      </w:r>
      <w:r w:rsidR="00771EB2" w:rsidRPr="0060392F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 w:rsidRPr="0060392F">
        <w:t xml:space="preserve"> </w:t>
      </w:r>
      <w:r w:rsidR="00771EB2" w:rsidRPr="0060392F">
        <w:t>(строитель</w:t>
      </w:r>
      <w:r w:rsidR="00FC3330" w:rsidRPr="0060392F">
        <w:t>ные, проектные, изыскательские).</w:t>
      </w:r>
    </w:p>
    <w:p w:rsidR="00D2342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включить в свою заявку на участие в конкурентной процедуре подробные сведения обо всех </w:t>
      </w:r>
      <w:r w:rsidR="00CE73F8" w:rsidRPr="0060392F">
        <w:t>с</w:t>
      </w:r>
      <w:r w:rsidRPr="0060392F">
        <w:t xml:space="preserve">убподрядчиках, которых он предполагает </w:t>
      </w:r>
      <w:r w:rsidR="00FC3330" w:rsidRPr="0060392F">
        <w:t>привлечь</w:t>
      </w:r>
      <w:r w:rsidRPr="0060392F">
        <w:t xml:space="preserve"> для выполнения работ</w:t>
      </w:r>
      <w:r w:rsidR="00FC3330" w:rsidRPr="0060392F">
        <w:t xml:space="preserve"> в 2014 году</w:t>
      </w:r>
      <w:r w:rsidR="00E25BC1" w:rsidRPr="0060392F">
        <w:t>. На каждые последующие годы</w:t>
      </w:r>
      <w:r w:rsidR="00D23422" w:rsidRPr="0060392F">
        <w:t>,</w:t>
      </w:r>
      <w:r w:rsidR="00E25BC1" w:rsidRPr="0060392F">
        <w:t xml:space="preserve"> </w:t>
      </w:r>
      <w:r w:rsidR="00D23422" w:rsidRPr="0060392F">
        <w:t xml:space="preserve">не позднее, чем за </w:t>
      </w:r>
      <w:r w:rsidR="002C1616" w:rsidRPr="0060392F">
        <w:t>3</w:t>
      </w:r>
      <w:r w:rsidR="00D23422" w:rsidRPr="0060392F">
        <w:t xml:space="preserve"> месяца до начала планируемого года </w:t>
      </w:r>
      <w:r w:rsidR="00CE73F8" w:rsidRPr="0060392F">
        <w:t>п</w:t>
      </w:r>
      <w:r w:rsidR="00D23422" w:rsidRPr="0060392F">
        <w:t>одрядчик обязан соглас</w:t>
      </w:r>
      <w:r w:rsidR="003F2D26" w:rsidRPr="0060392F">
        <w:t xml:space="preserve">овать с </w:t>
      </w:r>
      <w:r w:rsidR="00CE73F8" w:rsidRPr="0060392F">
        <w:t>з</w:t>
      </w:r>
      <w:r w:rsidR="003F2D26" w:rsidRPr="0060392F">
        <w:t xml:space="preserve">аказчиком </w:t>
      </w:r>
      <w:r w:rsidR="00CE73F8" w:rsidRPr="0060392F">
        <w:t>с</w:t>
      </w:r>
      <w:r w:rsidR="003F2D26" w:rsidRPr="0060392F">
        <w:t>убподрядные организации</w:t>
      </w:r>
      <w:r w:rsidR="00D23422" w:rsidRPr="0060392F">
        <w:t>, пл</w:t>
      </w:r>
      <w:r w:rsidR="003F2D26" w:rsidRPr="0060392F">
        <w:t>анируемые</w:t>
      </w:r>
      <w:r w:rsidR="00D23422" w:rsidRPr="0060392F">
        <w:t xml:space="preserve"> для привлечения выполне</w:t>
      </w:r>
      <w:r w:rsidR="003F2D26" w:rsidRPr="0060392F">
        <w:t>н</w:t>
      </w:r>
      <w:r w:rsidR="00D23422" w:rsidRPr="0060392F">
        <w:t>ия ремонта.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обязан прикладывать к своей заявке письменное согласие </w:t>
      </w:r>
      <w:r w:rsidR="00CE73F8" w:rsidRPr="0060392F">
        <w:t>с</w:t>
      </w:r>
      <w:r w:rsidRPr="0060392F">
        <w:t>убподрядчиков на в</w:t>
      </w:r>
      <w:r w:rsidR="00FC3330" w:rsidRPr="0060392F">
        <w:t>ыполнение планируемых ими работ.</w:t>
      </w:r>
    </w:p>
    <w:p w:rsidR="00771EB2" w:rsidRPr="0060392F" w:rsidRDefault="00771EB2" w:rsidP="00FC3330">
      <w:pPr>
        <w:suppressAutoHyphens/>
        <w:ind w:firstLine="708"/>
        <w:jc w:val="both"/>
        <w:outlineLvl w:val="0"/>
      </w:pPr>
      <w:r w:rsidRPr="0060392F">
        <w:t xml:space="preserve">Подрядчик должен обеспечить соответствие любого предложенного </w:t>
      </w:r>
      <w:r w:rsidR="00CE73F8" w:rsidRPr="0060392F">
        <w:t>с</w:t>
      </w:r>
      <w:r w:rsidRPr="0060392F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60392F" w:rsidRDefault="00AA3ABE" w:rsidP="00FC3330">
      <w:pPr>
        <w:suppressAutoHyphens/>
        <w:ind w:firstLine="708"/>
        <w:jc w:val="both"/>
        <w:outlineLvl w:val="0"/>
      </w:pPr>
      <w:r w:rsidRPr="0060392F">
        <w:t>Заказчик</w:t>
      </w:r>
      <w:r w:rsidR="00771EB2" w:rsidRPr="0060392F">
        <w:t xml:space="preserve"> оставляет за собой право отклонить любого из предложенных </w:t>
      </w:r>
      <w:r w:rsidR="00CE73F8" w:rsidRPr="0060392F">
        <w:t>с</w:t>
      </w:r>
      <w:r w:rsidR="00771EB2" w:rsidRPr="0060392F">
        <w:t>убподрядчиков.</w:t>
      </w:r>
    </w:p>
    <w:bookmarkEnd w:id="0"/>
    <w:bookmarkEnd w:id="1"/>
    <w:bookmarkEnd w:id="2"/>
    <w:bookmarkEnd w:id="3"/>
    <w:bookmarkEnd w:id="4"/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Подрядчик обязан координировать работу всех </w:t>
      </w:r>
      <w:r w:rsidR="00CE73F8" w:rsidRPr="0060392F">
        <w:t>с</w:t>
      </w:r>
      <w:r w:rsidRPr="0060392F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A4DB8" w:rsidRPr="0060392F" w:rsidRDefault="005A4DB8" w:rsidP="005A4DB8">
      <w:pPr>
        <w:suppressAutoHyphens/>
        <w:ind w:firstLine="708"/>
        <w:jc w:val="both"/>
      </w:pPr>
      <w:r w:rsidRPr="0060392F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20F99" w:rsidRPr="0060392F" w:rsidRDefault="00020F99" w:rsidP="00020F99">
      <w:pPr>
        <w:suppressAutoHyphens/>
        <w:ind w:firstLine="708"/>
        <w:jc w:val="both"/>
      </w:pPr>
      <w:r w:rsidRPr="0060392F">
        <w:t xml:space="preserve">При планирующемся привлечении для выполнения работ нескольких </w:t>
      </w:r>
      <w:r w:rsidR="00CE73F8" w:rsidRPr="0060392F">
        <w:t>с</w:t>
      </w:r>
      <w:r w:rsidRPr="0060392F">
        <w:t xml:space="preserve">убподрядчиков (поставщиков), </w:t>
      </w:r>
      <w:r w:rsidR="00CE73F8" w:rsidRPr="0060392F">
        <w:t>п</w:t>
      </w:r>
      <w:r w:rsidRPr="0060392F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A3F14" w:rsidRPr="0060392F" w:rsidRDefault="003A3F14" w:rsidP="00F269F3">
      <w:pPr>
        <w:suppressAutoHyphens/>
        <w:jc w:val="both"/>
      </w:pPr>
    </w:p>
    <w:p w:rsidR="00C9259B" w:rsidRPr="0060392F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</w:t>
      </w:r>
      <w:r w:rsidR="00690363" w:rsidRPr="0060392F">
        <w:rPr>
          <w:b/>
        </w:rPr>
        <w:t>. Запасные части и материалы</w:t>
      </w:r>
      <w:r w:rsidR="00686C31">
        <w:rPr>
          <w:b/>
        </w:rPr>
        <w:t xml:space="preserve"> в 2014 г.</w:t>
      </w:r>
      <w:r w:rsidR="00690363" w:rsidRPr="0060392F">
        <w:rPr>
          <w:b/>
        </w:rPr>
        <w:t>.</w:t>
      </w:r>
    </w:p>
    <w:p w:rsidR="00C9259B" w:rsidRDefault="00186105" w:rsidP="00C9259B">
      <w:pPr>
        <w:suppressAutoHyphens/>
        <w:jc w:val="both"/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>1. Запасны</w:t>
      </w:r>
      <w:r w:rsidRPr="0060392F">
        <w:rPr>
          <w:b/>
        </w:rPr>
        <w:t>е части и материалы</w:t>
      </w:r>
      <w:r w:rsidR="00690363" w:rsidRPr="0060392F">
        <w:rPr>
          <w:b/>
        </w:rPr>
        <w:t>,</w:t>
      </w:r>
      <w:r w:rsidRPr="0060392F">
        <w:rPr>
          <w:b/>
        </w:rPr>
        <w:t xml:space="preserve"> поставляемые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з</w:t>
      </w:r>
      <w:r w:rsidR="00C9259B" w:rsidRPr="0060392F">
        <w:rPr>
          <w:b/>
        </w:rPr>
        <w:t>аказчиком.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298"/>
        <w:gridCol w:w="3710"/>
        <w:gridCol w:w="1320"/>
        <w:gridCol w:w="1935"/>
      </w:tblGrid>
      <w:tr w:rsidR="00C9259B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Номенклатурный номер</w:t>
            </w:r>
          </w:p>
        </w:tc>
        <w:tc>
          <w:tcPr>
            <w:tcW w:w="3710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C9259B" w:rsidRPr="0060392F" w:rsidRDefault="00C9259B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472420201200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Вал. ч.18-0-12 (L= 2015мм) 20НА- 22х3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3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472420201300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Вал промежуточный ч. 18-0-14,  20 НА-22х3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472420401010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Кольцо  ч.18-0-24 ,  20 НА-22х3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1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472420501000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Втулка разрезная. ч. 18-0-9. 20 НА- 22х3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472420601500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Кольцо уплотнительное Н - 2124  20 НА- 22х3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472680101000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Колесо рабочее  Н01.005.50.06 , К 80-50-200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1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472960101300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Кольцо уплотнительное  ч. 20806   3В 200х2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473265000200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Кольцо уплотнительное  НПС 65/35-500-4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473265000300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Кольцо уплотнительное  НПС 65/35-500-6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A446E0">
              <w:rPr>
                <w:iCs/>
              </w:rPr>
              <w:t>0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473265000800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 xml:space="preserve"> Втулка  НПС 65/35-500- 16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AA3B57" w:rsidRDefault="00C44C52" w:rsidP="00C44C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A446E0">
              <w:rPr>
                <w:iCs/>
              </w:rPr>
              <w:t>1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47279</w:t>
            </w:r>
            <w:r w:rsidRPr="007F0E38">
              <w:rPr>
                <w:iCs/>
              </w:rPr>
              <w:t>0</w:t>
            </w:r>
            <w:r>
              <w:rPr>
                <w:iCs/>
              </w:rPr>
              <w:t>1003</w:t>
            </w:r>
            <w:r w:rsidRPr="007F0E38">
              <w:rPr>
                <w:iCs/>
              </w:rPr>
              <w:t>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>
              <w:t xml:space="preserve">Втулка </w:t>
            </w:r>
            <w:proofErr w:type="spellStart"/>
            <w:r>
              <w:t>защ</w:t>
            </w:r>
            <w:proofErr w:type="spellEnd"/>
            <w:r>
              <w:t xml:space="preserve">. 819.01.140.09 </w:t>
            </w:r>
            <w:r w:rsidRPr="007F0E38">
              <w:t>СЭ 1250-140-11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AA3B57" w:rsidRDefault="00C44C52" w:rsidP="00C44C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A446E0">
              <w:rPr>
                <w:iCs/>
              </w:rPr>
              <w:t>2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47279</w:t>
            </w:r>
            <w:r w:rsidRPr="007F0E38">
              <w:rPr>
                <w:iCs/>
              </w:rPr>
              <w:t>0</w:t>
            </w:r>
            <w:r>
              <w:rPr>
                <w:iCs/>
              </w:rPr>
              <w:t>2014</w:t>
            </w:r>
            <w:r w:rsidRPr="007F0E38">
              <w:rPr>
                <w:iCs/>
              </w:rPr>
              <w:t>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>
              <w:t xml:space="preserve">Втулка </w:t>
            </w:r>
            <w:proofErr w:type="spellStart"/>
            <w:r>
              <w:t>защ</w:t>
            </w:r>
            <w:proofErr w:type="spellEnd"/>
            <w:r>
              <w:t xml:space="preserve">. 819.01.140.02 </w:t>
            </w:r>
            <w:r w:rsidRPr="007F0E38">
              <w:t>СЭ 1250-140-11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A446E0">
              <w:rPr>
                <w:iCs/>
              </w:rPr>
              <w:t>3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472980701000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>
              <w:t xml:space="preserve">Кольцо </w:t>
            </w:r>
            <w:proofErr w:type="spellStart"/>
            <w:r>
              <w:t>упл</w:t>
            </w:r>
            <w:proofErr w:type="spellEnd"/>
            <w:r>
              <w:t xml:space="preserve">. </w:t>
            </w:r>
            <w:proofErr w:type="spellStart"/>
            <w:r>
              <w:t>лабир</w:t>
            </w:r>
            <w:proofErr w:type="spellEnd"/>
            <w:r>
              <w:t xml:space="preserve">. 256.01.00.04 </w:t>
            </w:r>
            <w:r>
              <w:lastRenderedPageBreak/>
              <w:t>300Д90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lastRenderedPageBreak/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  <w:r w:rsidR="00667793">
              <w:rPr>
                <w:iCs/>
              </w:rPr>
              <w:t>4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479009000400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r w:rsidRPr="007F0E38">
              <w:t>Ко</w:t>
            </w:r>
            <w:r>
              <w:t>лесо рабочее  ч. 33-1-3  4Н5 х 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1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7F0E38" w:rsidRDefault="00A446E0" w:rsidP="00C44C52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667793">
              <w:rPr>
                <w:iCs/>
              </w:rPr>
              <w:t>5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 w:rsidRPr="007F0E38">
              <w:rPr>
                <w:iCs/>
              </w:rPr>
              <w:t>479060000610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</w:pPr>
            <w:r w:rsidRPr="007F0E38">
              <w:t>Втулка  насоса 20А-18х1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Pr="00975DBD" w:rsidRDefault="00A446E0" w:rsidP="00C44C52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</w:t>
            </w:r>
            <w:r w:rsidR="00667793">
              <w:rPr>
                <w:iCs/>
                <w:lang w:val="en-US"/>
              </w:rPr>
              <w:t>6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713100000000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975DBD" w:rsidRDefault="00C44C52" w:rsidP="00C44C52">
            <w:pPr>
              <w:jc w:val="both"/>
            </w:pPr>
            <w:r>
              <w:t>Подшипник  310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Default="00667793" w:rsidP="00C44C52">
            <w:pPr>
              <w:jc w:val="center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711608000000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975DBD" w:rsidRDefault="00C44C52" w:rsidP="00C44C52">
            <w:pPr>
              <w:jc w:val="both"/>
            </w:pPr>
            <w:r>
              <w:t>Подшипник  1608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4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Default="00667793" w:rsidP="00C44C52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713636000000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975DBD" w:rsidRDefault="00C44C52" w:rsidP="00C44C52">
            <w:pPr>
              <w:jc w:val="both"/>
            </w:pPr>
            <w:r>
              <w:t>Подшипник  3636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Default="00667793" w:rsidP="00C44C52">
            <w:pPr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714663220000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975DBD" w:rsidRDefault="00C44C52" w:rsidP="00C44C52">
            <w:pPr>
              <w:jc w:val="both"/>
            </w:pPr>
            <w:r>
              <w:t>Подшипник  466322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Default="00C44C52" w:rsidP="00C44C52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667793">
              <w:rPr>
                <w:iCs/>
              </w:rPr>
              <w:t>0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715362000000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975DBD" w:rsidRDefault="00C44C52" w:rsidP="00C44C52">
            <w:pPr>
              <w:jc w:val="both"/>
            </w:pPr>
            <w:r>
              <w:t>Подшипник  53620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>
              <w:t>2</w:t>
            </w:r>
          </w:p>
        </w:tc>
      </w:tr>
      <w:tr w:rsidR="00C44C52" w:rsidRPr="0060392F" w:rsidTr="00C44C5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C44C52" w:rsidRDefault="00C44C52" w:rsidP="00C44C52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667793">
              <w:rPr>
                <w:iCs/>
              </w:rPr>
              <w:t>1</w:t>
            </w:r>
          </w:p>
        </w:tc>
        <w:tc>
          <w:tcPr>
            <w:tcW w:w="2298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both"/>
              <w:rPr>
                <w:iCs/>
              </w:rPr>
            </w:pPr>
            <w:r>
              <w:rPr>
                <w:iCs/>
              </w:rPr>
              <w:t>716641400000</w:t>
            </w:r>
          </w:p>
        </w:tc>
        <w:tc>
          <w:tcPr>
            <w:tcW w:w="3710" w:type="dxa"/>
            <w:shd w:val="clear" w:color="auto" w:fill="auto"/>
            <w:noWrap/>
            <w:vAlign w:val="center"/>
          </w:tcPr>
          <w:p w:rsidR="00C44C52" w:rsidRPr="00975DBD" w:rsidRDefault="00C44C52" w:rsidP="00C44C52">
            <w:pPr>
              <w:jc w:val="both"/>
            </w:pPr>
            <w:r>
              <w:t>Подшипник  66414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  <w:rPr>
                <w:iCs/>
              </w:rPr>
            </w:pPr>
            <w:r w:rsidRPr="007F0E38">
              <w:rPr>
                <w:iCs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44C52" w:rsidRPr="007F0E38" w:rsidRDefault="00C44C52" w:rsidP="00C44C52">
            <w:pPr>
              <w:jc w:val="center"/>
            </w:pPr>
            <w:r w:rsidRPr="007F0E38">
              <w:t>4</w:t>
            </w:r>
          </w:p>
        </w:tc>
      </w:tr>
      <w:tr w:rsidR="004832E7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4832E7" w:rsidRDefault="004832E7" w:rsidP="004832E7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667793">
              <w:rPr>
                <w:iCs/>
              </w:rPr>
              <w:t>2</w:t>
            </w:r>
          </w:p>
        </w:tc>
        <w:tc>
          <w:tcPr>
            <w:tcW w:w="2298" w:type="dxa"/>
            <w:shd w:val="clear" w:color="auto" w:fill="auto"/>
            <w:noWrap/>
          </w:tcPr>
          <w:p w:rsidR="004832E7" w:rsidRPr="004832E7" w:rsidRDefault="004832E7" w:rsidP="004832E7">
            <w:pPr>
              <w:jc w:val="both"/>
              <w:rPr>
                <w:iCs/>
              </w:rPr>
            </w:pPr>
            <w:r w:rsidRPr="004832E7">
              <w:rPr>
                <w:iCs/>
              </w:rPr>
              <w:t>171900440060</w:t>
            </w:r>
          </w:p>
        </w:tc>
        <w:tc>
          <w:tcPr>
            <w:tcW w:w="3710" w:type="dxa"/>
            <w:shd w:val="clear" w:color="auto" w:fill="auto"/>
            <w:noWrap/>
          </w:tcPr>
          <w:p w:rsidR="004832E7" w:rsidRPr="004832E7" w:rsidRDefault="004832E7" w:rsidP="004832E7">
            <w:pPr>
              <w:jc w:val="both"/>
              <w:rPr>
                <w:iCs/>
              </w:rPr>
            </w:pPr>
            <w:proofErr w:type="spellStart"/>
            <w:r w:rsidRPr="004832E7">
              <w:rPr>
                <w:iCs/>
              </w:rPr>
              <w:t>Клингерсил</w:t>
            </w:r>
            <w:proofErr w:type="spellEnd"/>
            <w:r w:rsidRPr="004832E7">
              <w:rPr>
                <w:iCs/>
              </w:rPr>
              <w:t xml:space="preserve"> С 4400 1500х2000х3</w:t>
            </w:r>
          </w:p>
        </w:tc>
        <w:tc>
          <w:tcPr>
            <w:tcW w:w="1320" w:type="dxa"/>
            <w:shd w:val="clear" w:color="auto" w:fill="auto"/>
            <w:noWrap/>
          </w:tcPr>
          <w:p w:rsidR="004832E7" w:rsidRPr="004832E7" w:rsidRDefault="004832E7" w:rsidP="004832E7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4832E7">
              <w:rPr>
                <w:iCs/>
              </w:rPr>
              <w:t>лист</w:t>
            </w:r>
          </w:p>
        </w:tc>
        <w:tc>
          <w:tcPr>
            <w:tcW w:w="1935" w:type="dxa"/>
            <w:shd w:val="clear" w:color="auto" w:fill="auto"/>
            <w:noWrap/>
          </w:tcPr>
          <w:p w:rsidR="004832E7" w:rsidRPr="004832E7" w:rsidRDefault="004832E7" w:rsidP="004832E7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</w:t>
            </w:r>
            <w:r w:rsidRPr="004832E7">
              <w:rPr>
                <w:iCs/>
              </w:rPr>
              <w:t>3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0B10FB" w:rsidP="004832E7">
            <w:pPr>
              <w:jc w:val="center"/>
              <w:rPr>
                <w:iCs/>
              </w:rPr>
            </w:pPr>
          </w:p>
        </w:tc>
        <w:tc>
          <w:tcPr>
            <w:tcW w:w="7328" w:type="dxa"/>
            <w:gridSpan w:val="3"/>
            <w:shd w:val="clear" w:color="auto" w:fill="auto"/>
            <w:noWrap/>
          </w:tcPr>
          <w:p w:rsidR="000B10FB" w:rsidRDefault="000B10FB" w:rsidP="004832E7">
            <w:pPr>
              <w:jc w:val="both"/>
              <w:rPr>
                <w:iCs/>
              </w:rPr>
            </w:pPr>
            <w:r>
              <w:t xml:space="preserve">                       Запасные части к насосу типа : </w:t>
            </w:r>
            <w:r>
              <w:rPr>
                <w:lang w:val="en-US"/>
              </w:rPr>
              <w:t>KSB</w:t>
            </w:r>
            <w:r w:rsidRPr="00862CBE">
              <w:t xml:space="preserve"> </w:t>
            </w:r>
            <w:r>
              <w:rPr>
                <w:lang w:val="en-US"/>
              </w:rPr>
              <w:t>ETANORM</w:t>
            </w:r>
            <w:r>
              <w:t xml:space="preserve">  </w:t>
            </w:r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4832E7">
            <w:pPr>
              <w:jc w:val="both"/>
              <w:rPr>
                <w:iCs/>
              </w:rPr>
            </w:pP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4832E7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4832E7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rPr>
                <w:iCs/>
              </w:rPr>
            </w:pPr>
            <w:r>
              <w:t>поз.433 (Торцевое уплотнение)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4832E7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4832E7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0B10FB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rPr>
                <w:iCs/>
              </w:rPr>
            </w:pPr>
            <w:r>
              <w:t>поз.433 (Торцевое уплотнение)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0B10FB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rPr>
                <w:iCs/>
              </w:rPr>
            </w:pPr>
            <w:r>
              <w:t>поз 523 (втулка вала)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0B10FB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rPr>
                <w:iCs/>
              </w:rPr>
            </w:pPr>
            <w:r>
              <w:t>поз 930(</w:t>
            </w:r>
            <w:proofErr w:type="spellStart"/>
            <w:r>
              <w:t>прожинная</w:t>
            </w:r>
            <w:proofErr w:type="spellEnd"/>
            <w:r>
              <w:t xml:space="preserve"> шайба)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0B10FB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rPr>
                <w:iCs/>
              </w:rPr>
            </w:pPr>
            <w:r>
              <w:t>поз 550(шайба)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0B10FB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rPr>
                <w:iCs/>
              </w:rPr>
            </w:pPr>
            <w:r>
              <w:t>поз 920 (шестигранная гайка)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0B10FB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B10FB" w:rsidRDefault="00F7039D" w:rsidP="000B10FB">
            <w:pPr>
              <w:jc w:val="center"/>
              <w:rPr>
                <w:iCs/>
              </w:rPr>
            </w:pPr>
            <w:r>
              <w:rPr>
                <w:iCs/>
              </w:rPr>
              <w:t>29</w:t>
            </w:r>
          </w:p>
        </w:tc>
        <w:tc>
          <w:tcPr>
            <w:tcW w:w="2298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0B10FB" w:rsidRPr="004832E7" w:rsidRDefault="000B10FB" w:rsidP="000B10FB">
            <w:pPr>
              <w:jc w:val="both"/>
              <w:rPr>
                <w:iCs/>
              </w:rPr>
            </w:pPr>
            <w:r>
              <w:t>поз 321 (радиальный шарикопо</w:t>
            </w:r>
            <w:r>
              <w:t>д</w:t>
            </w:r>
            <w:r>
              <w:t>шипник</w:t>
            </w:r>
          </w:p>
        </w:tc>
        <w:tc>
          <w:tcPr>
            <w:tcW w:w="1320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B10FB" w:rsidRDefault="000B10FB" w:rsidP="000B10FB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2</w:t>
            </w:r>
          </w:p>
        </w:tc>
      </w:tr>
      <w:tr w:rsidR="006B1924" w:rsidRPr="0060392F" w:rsidTr="004752EF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6B1924" w:rsidP="000B10FB">
            <w:pPr>
              <w:jc w:val="center"/>
              <w:rPr>
                <w:iCs/>
              </w:rPr>
            </w:pPr>
          </w:p>
        </w:tc>
        <w:tc>
          <w:tcPr>
            <w:tcW w:w="7328" w:type="dxa"/>
            <w:gridSpan w:val="3"/>
            <w:shd w:val="clear" w:color="auto" w:fill="auto"/>
            <w:noWrap/>
          </w:tcPr>
          <w:p w:rsidR="006B1924" w:rsidRDefault="006B1924" w:rsidP="000B10FB">
            <w:pPr>
              <w:jc w:val="both"/>
              <w:rPr>
                <w:iCs/>
              </w:rPr>
            </w:pPr>
            <w:r>
              <w:t xml:space="preserve">Запасные части к насосу типа: </w:t>
            </w:r>
            <w:r>
              <w:rPr>
                <w:color w:val="000000"/>
                <w:lang w:val="en-US"/>
              </w:rPr>
              <w:t>MUNSCH</w:t>
            </w:r>
            <w:r w:rsidRPr="006B1924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Chemie</w:t>
            </w:r>
            <w:proofErr w:type="spellEnd"/>
            <w:r w:rsidRPr="006B1924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PumpenGmbH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0B10FB">
            <w:pPr>
              <w:jc w:val="both"/>
              <w:rPr>
                <w:iCs/>
              </w:rPr>
            </w:pPr>
          </w:p>
        </w:tc>
      </w:tr>
      <w:tr w:rsidR="006B1924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F7039D" w:rsidP="006B1924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2298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6B1924" w:rsidRPr="004832E7" w:rsidRDefault="006B1924" w:rsidP="004106F5">
            <w:pPr>
              <w:rPr>
                <w:iCs/>
              </w:rPr>
            </w:pPr>
            <w:r>
              <w:t>Радиальный шарикоподшипник</w:t>
            </w:r>
          </w:p>
        </w:tc>
        <w:tc>
          <w:tcPr>
            <w:tcW w:w="1320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2</w:t>
            </w:r>
          </w:p>
        </w:tc>
      </w:tr>
      <w:tr w:rsidR="006B1924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F7039D" w:rsidP="006B1924">
            <w:pPr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2298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6B1924" w:rsidRPr="004832E7" w:rsidRDefault="006B1924" w:rsidP="004106F5">
            <w:pPr>
              <w:rPr>
                <w:iCs/>
              </w:rPr>
            </w:pPr>
            <w:r>
              <w:t>Радиальный роликоподшипник</w:t>
            </w:r>
          </w:p>
        </w:tc>
        <w:tc>
          <w:tcPr>
            <w:tcW w:w="1320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2</w:t>
            </w:r>
          </w:p>
        </w:tc>
      </w:tr>
      <w:tr w:rsidR="006B1924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F7039D" w:rsidP="006B1924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  <w:tc>
          <w:tcPr>
            <w:tcW w:w="2298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6B1924" w:rsidRPr="004832E7" w:rsidRDefault="006B1924" w:rsidP="004106F5">
            <w:pPr>
              <w:rPr>
                <w:iCs/>
              </w:rPr>
            </w:pPr>
            <w:r>
              <w:t>Уплотнения.</w:t>
            </w:r>
          </w:p>
        </w:tc>
        <w:tc>
          <w:tcPr>
            <w:tcW w:w="1320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комплект</w:t>
            </w:r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6B1924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F7039D" w:rsidP="006B1924">
            <w:pPr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2298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  <w:r>
              <w:t>Упругие элементы муфты</w:t>
            </w:r>
          </w:p>
        </w:tc>
        <w:tc>
          <w:tcPr>
            <w:tcW w:w="1320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комплект</w:t>
            </w:r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 1</w:t>
            </w:r>
          </w:p>
        </w:tc>
      </w:tr>
      <w:tr w:rsidR="006B1924" w:rsidRPr="0060392F" w:rsidTr="004752EF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6B1924" w:rsidP="006B1924">
            <w:pPr>
              <w:jc w:val="center"/>
              <w:rPr>
                <w:iCs/>
              </w:rPr>
            </w:pPr>
          </w:p>
        </w:tc>
        <w:tc>
          <w:tcPr>
            <w:tcW w:w="7328" w:type="dxa"/>
            <w:gridSpan w:val="3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t xml:space="preserve">Запасные части к насосу типа: </w:t>
            </w:r>
            <w:r>
              <w:rPr>
                <w:lang w:val="en-US"/>
              </w:rPr>
              <w:t>DS</w:t>
            </w:r>
            <w:r w:rsidRPr="006B1924">
              <w:t xml:space="preserve"> 15\144 </w:t>
            </w:r>
            <w:r>
              <w:rPr>
                <w:lang w:val="en-US"/>
              </w:rPr>
              <w:t>BRAN</w:t>
            </w:r>
            <w:r w:rsidRPr="006B1924">
              <w:t>+</w:t>
            </w:r>
            <w:r>
              <w:rPr>
                <w:lang w:val="en-US"/>
              </w:rPr>
              <w:t>LUEBBE</w:t>
            </w:r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</w:p>
        </w:tc>
      </w:tr>
      <w:tr w:rsidR="006B1924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F7039D" w:rsidP="006B1924">
            <w:pPr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2298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6B1924" w:rsidRPr="004832E7" w:rsidRDefault="006B1924" w:rsidP="004106F5">
            <w:pPr>
              <w:rPr>
                <w:iCs/>
              </w:rPr>
            </w:pPr>
            <w:r>
              <w:t>Уплотнения.</w:t>
            </w:r>
          </w:p>
        </w:tc>
        <w:tc>
          <w:tcPr>
            <w:tcW w:w="1320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комплект</w:t>
            </w:r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  <w:tr w:rsidR="006B1924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6B1924" w:rsidP="006B1924">
            <w:pPr>
              <w:jc w:val="center"/>
              <w:rPr>
                <w:iCs/>
              </w:rPr>
            </w:pPr>
          </w:p>
        </w:tc>
        <w:tc>
          <w:tcPr>
            <w:tcW w:w="2298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6B1924" w:rsidRPr="004832E7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>Мембрана головки насоса</w:t>
            </w:r>
          </w:p>
        </w:tc>
        <w:tc>
          <w:tcPr>
            <w:tcW w:w="1320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</w:t>
            </w:r>
            <w:proofErr w:type="spellStart"/>
            <w:r>
              <w:rPr>
                <w:iCs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2</w:t>
            </w:r>
          </w:p>
        </w:tc>
      </w:tr>
      <w:tr w:rsidR="006B1924" w:rsidRPr="0060392F" w:rsidTr="004752EF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6B1924" w:rsidRDefault="006B1924" w:rsidP="006B1924">
            <w:pPr>
              <w:jc w:val="center"/>
              <w:rPr>
                <w:iCs/>
              </w:rPr>
            </w:pPr>
          </w:p>
        </w:tc>
        <w:tc>
          <w:tcPr>
            <w:tcW w:w="7328" w:type="dxa"/>
            <w:gridSpan w:val="3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  <w:r>
              <w:t>Запасные части к насосу типа:</w:t>
            </w:r>
            <w:r w:rsidRPr="006B1924">
              <w:t xml:space="preserve"> </w:t>
            </w:r>
            <w:r>
              <w:rPr>
                <w:lang w:val="en-US"/>
              </w:rPr>
              <w:t>LIQUIFLO</w:t>
            </w:r>
            <w:r w:rsidRPr="006B1924">
              <w:t xml:space="preserve"> </w:t>
            </w:r>
            <w:r>
              <w:rPr>
                <w:lang w:val="en-US"/>
              </w:rPr>
              <w:t>EQUIPMENT</w:t>
            </w:r>
          </w:p>
        </w:tc>
        <w:tc>
          <w:tcPr>
            <w:tcW w:w="1935" w:type="dxa"/>
            <w:shd w:val="clear" w:color="auto" w:fill="auto"/>
            <w:noWrap/>
          </w:tcPr>
          <w:p w:rsidR="006B1924" w:rsidRDefault="006B1924" w:rsidP="006B1924">
            <w:pPr>
              <w:jc w:val="both"/>
              <w:rPr>
                <w:iCs/>
              </w:rPr>
            </w:pPr>
          </w:p>
        </w:tc>
      </w:tr>
      <w:tr w:rsidR="00BB5DAE" w:rsidRPr="0060392F" w:rsidTr="000B10FB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B5DAE" w:rsidRDefault="00F7039D" w:rsidP="00BB5DAE">
            <w:pPr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  <w:tc>
          <w:tcPr>
            <w:tcW w:w="2298" w:type="dxa"/>
            <w:shd w:val="clear" w:color="auto" w:fill="auto"/>
            <w:noWrap/>
          </w:tcPr>
          <w:p w:rsidR="00BB5DAE" w:rsidRPr="004832E7" w:rsidRDefault="00BB5DAE" w:rsidP="00BB5DAE">
            <w:pPr>
              <w:jc w:val="both"/>
              <w:rPr>
                <w:iCs/>
              </w:rPr>
            </w:pPr>
          </w:p>
        </w:tc>
        <w:tc>
          <w:tcPr>
            <w:tcW w:w="3710" w:type="dxa"/>
            <w:shd w:val="clear" w:color="auto" w:fill="auto"/>
            <w:noWrap/>
          </w:tcPr>
          <w:p w:rsidR="00BB5DAE" w:rsidRDefault="00BB5DAE" w:rsidP="00BB5DAE">
            <w:r>
              <w:t xml:space="preserve">(37 </w:t>
            </w:r>
            <w:r>
              <w:rPr>
                <w:lang w:val="en-US"/>
              </w:rPr>
              <w:t>RX</w:t>
            </w:r>
            <w:r>
              <w:t>1333300000</w:t>
            </w:r>
            <w:r>
              <w:rPr>
                <w:lang w:val="en-US"/>
              </w:rPr>
              <w:t>AS</w:t>
            </w:r>
            <w:r>
              <w:t xml:space="preserve">, 37 </w:t>
            </w:r>
            <w:r>
              <w:rPr>
                <w:lang w:val="en-US"/>
              </w:rPr>
              <w:t>RX</w:t>
            </w:r>
            <w:r>
              <w:t>6333300000</w:t>
            </w:r>
            <w:r>
              <w:rPr>
                <w:lang w:val="en-US"/>
              </w:rPr>
              <w:t>AS</w:t>
            </w:r>
            <w:r w:rsidRPr="00710616">
              <w:t xml:space="preserve"> </w:t>
            </w:r>
            <w:r>
              <w:t>):</w:t>
            </w:r>
          </w:p>
          <w:p w:rsidR="00BB5DAE" w:rsidRPr="004832E7" w:rsidRDefault="00BB5DAE" w:rsidP="004106F5">
            <w:pPr>
              <w:rPr>
                <w:iCs/>
              </w:rPr>
            </w:pPr>
            <w:r>
              <w:t>Втулки и Вал-шестерни</w:t>
            </w:r>
          </w:p>
        </w:tc>
        <w:tc>
          <w:tcPr>
            <w:tcW w:w="1320" w:type="dxa"/>
            <w:shd w:val="clear" w:color="auto" w:fill="auto"/>
            <w:noWrap/>
          </w:tcPr>
          <w:p w:rsidR="00BB5DAE" w:rsidRDefault="00BB5DAE" w:rsidP="00BB5DAE">
            <w:pPr>
              <w:jc w:val="both"/>
              <w:rPr>
                <w:iCs/>
              </w:rPr>
            </w:pPr>
            <w:r>
              <w:rPr>
                <w:iCs/>
              </w:rPr>
              <w:t xml:space="preserve">  комплект</w:t>
            </w:r>
          </w:p>
        </w:tc>
        <w:tc>
          <w:tcPr>
            <w:tcW w:w="1935" w:type="dxa"/>
            <w:shd w:val="clear" w:color="auto" w:fill="auto"/>
            <w:noWrap/>
          </w:tcPr>
          <w:p w:rsidR="00BB5DAE" w:rsidRDefault="00BB5DAE" w:rsidP="00BB5DAE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     1</w:t>
            </w:r>
          </w:p>
        </w:tc>
      </w:tr>
    </w:tbl>
    <w:p w:rsidR="00C9259B" w:rsidRPr="004106F5" w:rsidRDefault="00C9259B" w:rsidP="00C9259B">
      <w:pPr>
        <w:suppressAutoHyphens/>
        <w:jc w:val="both"/>
        <w:rPr>
          <w:sz w:val="16"/>
          <w:szCs w:val="16"/>
        </w:rPr>
      </w:pPr>
    </w:p>
    <w:p w:rsidR="00C9259B" w:rsidRDefault="00186105" w:rsidP="00C9259B">
      <w:pPr>
        <w:rPr>
          <w:b/>
        </w:rPr>
      </w:pPr>
      <w:r w:rsidRPr="0060392F">
        <w:rPr>
          <w:b/>
        </w:rPr>
        <w:t>6.</w:t>
      </w:r>
      <w:r w:rsidR="00C9259B" w:rsidRPr="0060392F">
        <w:rPr>
          <w:b/>
        </w:rPr>
        <w:t xml:space="preserve">2.Запасные части и материалы, поставку которых </w:t>
      </w:r>
      <w:r w:rsidR="007D79F7" w:rsidRPr="0060392F">
        <w:rPr>
          <w:b/>
        </w:rPr>
        <w:t xml:space="preserve">может </w:t>
      </w:r>
      <w:r w:rsidR="00C9259B" w:rsidRPr="0060392F">
        <w:rPr>
          <w:b/>
        </w:rPr>
        <w:t>производит</w:t>
      </w:r>
      <w:r w:rsidR="007D79F7" w:rsidRPr="0060392F">
        <w:rPr>
          <w:b/>
        </w:rPr>
        <w:t>ь</w:t>
      </w:r>
      <w:r w:rsidR="00C9259B" w:rsidRPr="0060392F">
        <w:rPr>
          <w:b/>
        </w:rPr>
        <w:t xml:space="preserve"> </w:t>
      </w:r>
      <w:r w:rsidR="005A4DB8" w:rsidRPr="0060392F">
        <w:rPr>
          <w:b/>
        </w:rPr>
        <w:t>п</w:t>
      </w:r>
      <w:r w:rsidR="00C9259B" w:rsidRPr="0060392F">
        <w:rPr>
          <w:b/>
        </w:rPr>
        <w:t>одрядчик</w:t>
      </w:r>
      <w:r w:rsidR="007D79F7" w:rsidRPr="0060392F">
        <w:rPr>
          <w:b/>
        </w:rPr>
        <w:t xml:space="preserve"> по с</w:t>
      </w:r>
      <w:r w:rsidR="007D79F7" w:rsidRPr="0060392F">
        <w:rPr>
          <w:b/>
        </w:rPr>
        <w:t>о</w:t>
      </w:r>
      <w:r w:rsidR="007D79F7" w:rsidRPr="0060392F">
        <w:rPr>
          <w:b/>
        </w:rPr>
        <w:t xml:space="preserve">гласованию с </w:t>
      </w:r>
      <w:r w:rsidR="005A4DB8" w:rsidRPr="0060392F">
        <w:rPr>
          <w:b/>
        </w:rPr>
        <w:t>з</w:t>
      </w:r>
      <w:r w:rsidR="007D79F7" w:rsidRPr="0060392F">
        <w:rPr>
          <w:b/>
        </w:rPr>
        <w:t>аказчиком</w:t>
      </w:r>
      <w:r w:rsidR="00A05E29" w:rsidRPr="0060392F">
        <w:rPr>
          <w:b/>
        </w:rPr>
        <w:t>.</w:t>
      </w:r>
    </w:p>
    <w:p w:rsidR="00D60B04" w:rsidRPr="0060392F" w:rsidRDefault="00D60B04" w:rsidP="00D60B04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A05E29" w:rsidRPr="0060392F" w:rsidTr="00753FD0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05E29" w:rsidRPr="0060392F" w:rsidRDefault="00A05E29" w:rsidP="00751ECD">
            <w:pPr>
              <w:suppressAutoHyphens/>
              <w:jc w:val="center"/>
              <w:rPr>
                <w:color w:val="000000"/>
              </w:rPr>
            </w:pPr>
            <w:r w:rsidRPr="0060392F">
              <w:rPr>
                <w:color w:val="000000"/>
              </w:rPr>
              <w:t>Количество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bCs/>
              </w:rPr>
            </w:pPr>
            <w:r>
              <w:rPr>
                <w:bCs/>
              </w:rPr>
              <w:t>Электроды ЦН-6Л Ø-3мм.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rPr>
                <w:bCs/>
              </w:rPr>
              <w:t>Электроды ОК 94.55 Ø-3,25мм.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11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rPr>
                <w:bCs/>
              </w:rPr>
              <w:t>Электроды ЦН-</w:t>
            </w:r>
            <w:smartTag w:uri="urn:schemas-microsoft-com:office:smarttags" w:element="metricconverter">
              <w:smartTagPr>
                <w:attr w:name="ProductID" w:val="12 М"/>
              </w:smartTagPr>
              <w:r>
                <w:rPr>
                  <w:bCs/>
                </w:rPr>
                <w:t>12 М</w:t>
              </w:r>
            </w:smartTag>
            <w:r>
              <w:rPr>
                <w:bCs/>
              </w:rPr>
              <w:t xml:space="preserve"> Ø-3мм.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bCs/>
              </w:rPr>
            </w:pPr>
            <w:r>
              <w:rPr>
                <w:bCs/>
              </w:rPr>
              <w:t>Электроды ЭА-395/9 Ø-3мм.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bCs/>
              </w:rPr>
            </w:pPr>
            <w:r>
              <w:rPr>
                <w:bCs/>
              </w:rPr>
              <w:t>Электроды УОНИ 13/55 Ø-3мм.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Электороды</w:t>
            </w:r>
            <w:proofErr w:type="spellEnd"/>
            <w:r>
              <w:rPr>
                <w:color w:val="000000"/>
              </w:rPr>
              <w:t xml:space="preserve">  МНЧ-2 , 3мм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7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color w:val="000000"/>
              </w:rPr>
            </w:pPr>
            <w:r>
              <w:rPr>
                <w:color w:val="000000"/>
              </w:rPr>
              <w:t>Сальниковая набивка  МС-131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8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color w:val="000000"/>
              </w:rPr>
            </w:pPr>
            <w:r>
              <w:rPr>
                <w:color w:val="000000"/>
              </w:rPr>
              <w:t>Сальниковая набивка  МС-133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9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bCs/>
                <w:color w:val="FF0000"/>
              </w:rPr>
            </w:pPr>
            <w:r>
              <w:rPr>
                <w:color w:val="000000"/>
              </w:rPr>
              <w:t xml:space="preserve"> Смазка графитовая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0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10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t>Смазка «</w:t>
            </w:r>
            <w:proofErr w:type="spellStart"/>
            <w:r>
              <w:t>Литол</w:t>
            </w:r>
            <w:proofErr w:type="spellEnd"/>
            <w:r>
              <w:t>»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11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t>Алмазная паста 30-60мкм.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12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Pr>
              <w:rPr>
                <w:bCs/>
              </w:rPr>
            </w:pPr>
            <w:r>
              <w:rPr>
                <w:bCs/>
              </w:rPr>
              <w:t>Притирочные круги 230х2.5х22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</w:pPr>
            <w:r>
              <w:t>шт.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>
              <w:rPr>
                <w:bCs/>
              </w:rPr>
              <w:t>0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13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proofErr w:type="spellStart"/>
            <w:r>
              <w:t>Шлифшкурка</w:t>
            </w:r>
            <w:proofErr w:type="spellEnd"/>
            <w:r>
              <w:t xml:space="preserve"> 14А80.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</w:t>
            </w:r>
            <w:r>
              <w:rPr>
                <w:bCs/>
              </w:rPr>
              <w:t>0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t xml:space="preserve">Прокладочный материал ЛПМ </w:t>
            </w:r>
            <w:proofErr w:type="spellStart"/>
            <w:r>
              <w:t>Графлекс</w:t>
            </w:r>
            <w:proofErr w:type="spellEnd"/>
            <w:r>
              <w:t xml:space="preserve"> 37 (2мм-4мм)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t>15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t>Ветошь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кг.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</w:rPr>
              <w:t>0</w:t>
            </w:r>
          </w:p>
        </w:tc>
      </w:tr>
      <w:tr w:rsidR="00C9261B" w:rsidRPr="0060392F" w:rsidTr="003716EB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C9261B" w:rsidRDefault="00C9261B" w:rsidP="00C9261B">
            <w:pPr>
              <w:jc w:val="center"/>
            </w:pPr>
            <w:r>
              <w:lastRenderedPageBreak/>
              <w:t>16</w:t>
            </w:r>
          </w:p>
        </w:tc>
        <w:tc>
          <w:tcPr>
            <w:tcW w:w="6066" w:type="dxa"/>
            <w:shd w:val="clear" w:color="auto" w:fill="auto"/>
            <w:noWrap/>
          </w:tcPr>
          <w:p w:rsidR="00C9261B" w:rsidRDefault="00C9261B" w:rsidP="00C9261B">
            <w:r>
              <w:t>Керосин  технический</w:t>
            </w:r>
          </w:p>
        </w:tc>
        <w:tc>
          <w:tcPr>
            <w:tcW w:w="132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</w:rPr>
              <w:t>л</w:t>
            </w:r>
          </w:p>
        </w:tc>
        <w:tc>
          <w:tcPr>
            <w:tcW w:w="1980" w:type="dxa"/>
            <w:shd w:val="clear" w:color="auto" w:fill="auto"/>
            <w:noWrap/>
          </w:tcPr>
          <w:p w:rsidR="00C9261B" w:rsidRDefault="00C9261B" w:rsidP="00C9261B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</w:rPr>
              <w:t>0</w:t>
            </w:r>
          </w:p>
        </w:tc>
      </w:tr>
    </w:tbl>
    <w:p w:rsidR="00A05E29" w:rsidRPr="0060392F" w:rsidRDefault="00A05E29" w:rsidP="00C9259B"/>
    <w:p w:rsidR="00C9259B" w:rsidRPr="0060392F" w:rsidRDefault="004106F5" w:rsidP="004106F5">
      <w:pPr>
        <w:pStyle w:val="a9"/>
        <w:tabs>
          <w:tab w:val="clear" w:pos="4677"/>
          <w:tab w:val="clear" w:pos="9355"/>
        </w:tabs>
        <w:jc w:val="both"/>
      </w:pPr>
      <w:r w:rsidRPr="004106F5">
        <w:rPr>
          <w:bCs/>
          <w:i/>
        </w:rPr>
        <w:t xml:space="preserve">        </w:t>
      </w:r>
      <w:r>
        <w:rPr>
          <w:bCs/>
          <w:i/>
          <w:color w:val="FF0000"/>
        </w:rPr>
        <w:t xml:space="preserve"> </w:t>
      </w:r>
      <w:r w:rsidR="006C6F28" w:rsidRPr="0060392F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60392F">
        <w:t xml:space="preserve"> Подрядчик должен указывать в сметной док</w:t>
      </w:r>
      <w:r w:rsidR="00C9259B" w:rsidRPr="0060392F">
        <w:t>у</w:t>
      </w:r>
      <w:r w:rsidR="00C9259B" w:rsidRPr="0060392F">
        <w:t>ментации отдельной строкой общую планируемую стоимость материалов, а так же при офор</w:t>
      </w:r>
      <w:r w:rsidR="00C9259B" w:rsidRPr="0060392F">
        <w:t>м</w:t>
      </w:r>
      <w:r w:rsidR="00C9259B" w:rsidRPr="0060392F">
        <w:t>лении документов о выполненных работах (актов, форм КС-2, КС-3 и т.п.) должна быть указана их фактическая стоимость (без НДС).</w:t>
      </w:r>
    </w:p>
    <w:p w:rsidR="00020F99" w:rsidRPr="0060392F" w:rsidRDefault="00020F99" w:rsidP="00020F99">
      <w:pPr>
        <w:ind w:firstLine="708"/>
        <w:jc w:val="both"/>
      </w:pPr>
      <w:r w:rsidRPr="0060392F">
        <w:t>Объёмы поставки и номенклатура запасных частей и материалов, поставляемых заказч</w:t>
      </w:r>
      <w:r w:rsidRPr="0060392F">
        <w:t>и</w:t>
      </w:r>
      <w:r w:rsidRPr="0060392F">
        <w:t xml:space="preserve">ком и подрядчиком в 2015-2018 годах, уточняются не позднее, чем за </w:t>
      </w:r>
      <w:r w:rsidR="00CC2C43" w:rsidRPr="0060392F">
        <w:t>3</w:t>
      </w:r>
      <w:r w:rsidRPr="0060392F">
        <w:t xml:space="preserve"> месяца до начала пл</w:t>
      </w:r>
      <w:r w:rsidRPr="0060392F">
        <w:t>а</w:t>
      </w:r>
      <w:r w:rsidRPr="0060392F">
        <w:t>нируемого года.</w:t>
      </w:r>
    </w:p>
    <w:p w:rsidR="003E2272" w:rsidRPr="004106F5" w:rsidRDefault="003E2272" w:rsidP="006C6F28">
      <w:pPr>
        <w:jc w:val="both"/>
        <w:rPr>
          <w:sz w:val="16"/>
          <w:szCs w:val="16"/>
        </w:rPr>
      </w:pPr>
    </w:p>
    <w:p w:rsidR="003E2272" w:rsidRPr="0060392F" w:rsidRDefault="002D10A6" w:rsidP="006C6F28">
      <w:pPr>
        <w:jc w:val="both"/>
        <w:rPr>
          <w:b/>
        </w:rPr>
      </w:pPr>
      <w:r w:rsidRPr="0060392F">
        <w:rPr>
          <w:b/>
        </w:rPr>
        <w:t>6.</w:t>
      </w:r>
      <w:r w:rsidR="00690363" w:rsidRPr="0060392F">
        <w:rPr>
          <w:b/>
        </w:rPr>
        <w:t>3.Требования к ТМЦ.</w:t>
      </w:r>
    </w:p>
    <w:p w:rsidR="006C6F28" w:rsidRPr="0060392F" w:rsidRDefault="00C9259B" w:rsidP="006C6F28">
      <w:pPr>
        <w:jc w:val="both"/>
      </w:pPr>
      <w:r w:rsidRPr="0060392F">
        <w:rPr>
          <w:szCs w:val="20"/>
        </w:rPr>
        <w:t>-</w:t>
      </w:r>
      <w:r w:rsidR="006C6F28" w:rsidRPr="0060392F">
        <w:rPr>
          <w:szCs w:val="20"/>
        </w:rPr>
        <w:t xml:space="preserve"> </w:t>
      </w:r>
      <w:r w:rsidR="006C6F28" w:rsidRPr="0060392F">
        <w:t>Материалы и оборудование подрядчиком должны закупаться у производителей или их офиц</w:t>
      </w:r>
      <w:r w:rsidR="006C6F28" w:rsidRPr="0060392F">
        <w:t>и</w:t>
      </w:r>
      <w:r w:rsidR="006C6F28" w:rsidRPr="0060392F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="006C6F28" w:rsidRPr="0060392F">
        <w:t>ч</w:t>
      </w:r>
      <w:r w:rsidR="006C6F28" w:rsidRPr="0060392F">
        <w:t>но-разгрузочных работ, возвратной тары, страхования оборудования.</w:t>
      </w:r>
    </w:p>
    <w:p w:rsidR="00254828" w:rsidRPr="0060392F" w:rsidRDefault="00C9259B" w:rsidP="006C6F28">
      <w:pPr>
        <w:jc w:val="both"/>
      </w:pPr>
      <w:r w:rsidRPr="0060392F">
        <w:t xml:space="preserve">- </w:t>
      </w:r>
      <w:r w:rsidR="006C6F28" w:rsidRPr="0060392F">
        <w:t xml:space="preserve">Подрядчик совместно с </w:t>
      </w:r>
      <w:r w:rsidR="005A4DB8" w:rsidRPr="0060392F">
        <w:t>з</w:t>
      </w:r>
      <w:r w:rsidR="006C6F28" w:rsidRPr="0060392F">
        <w:t>аказчиком обеспечивает входной контроль поставляемых материалов и запасных частей.</w:t>
      </w:r>
    </w:p>
    <w:p w:rsidR="006C6F28" w:rsidRPr="0060392F" w:rsidRDefault="00C9259B" w:rsidP="00C9259B">
      <w:pPr>
        <w:jc w:val="both"/>
      </w:pPr>
      <w:r w:rsidRPr="0060392F">
        <w:t xml:space="preserve">- </w:t>
      </w:r>
      <w:r w:rsidR="006C6F28" w:rsidRPr="0060392F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C5C7B" w:rsidRPr="004106F5" w:rsidRDefault="005C5C7B" w:rsidP="00F269F3">
      <w:pPr>
        <w:suppressAutoHyphens/>
        <w:jc w:val="both"/>
        <w:rPr>
          <w:sz w:val="16"/>
          <w:szCs w:val="16"/>
        </w:rPr>
      </w:pPr>
    </w:p>
    <w:p w:rsidR="006773D2" w:rsidRPr="0060392F" w:rsidRDefault="002D10A6" w:rsidP="00F269F3">
      <w:pPr>
        <w:suppressAutoHyphens/>
        <w:jc w:val="both"/>
        <w:rPr>
          <w:b/>
        </w:rPr>
      </w:pPr>
      <w:r w:rsidRPr="0060392F">
        <w:rPr>
          <w:b/>
        </w:rPr>
        <w:t>7</w:t>
      </w:r>
      <w:r w:rsidR="00CF4100" w:rsidRPr="0060392F">
        <w:rPr>
          <w:b/>
        </w:rPr>
        <w:t xml:space="preserve">. </w:t>
      </w:r>
      <w:r w:rsidR="00A05E29" w:rsidRPr="0060392F">
        <w:rPr>
          <w:b/>
        </w:rPr>
        <w:t xml:space="preserve">Для выполнения работ </w:t>
      </w:r>
      <w:r w:rsidR="005A4DB8" w:rsidRPr="0060392F">
        <w:rPr>
          <w:b/>
        </w:rPr>
        <w:t>п</w:t>
      </w:r>
      <w:r w:rsidR="00A05E29" w:rsidRPr="0060392F">
        <w:rPr>
          <w:b/>
        </w:rPr>
        <w:t xml:space="preserve">одрядчиком </w:t>
      </w:r>
      <w:r w:rsidR="005A4DB8" w:rsidRPr="0060392F">
        <w:rPr>
          <w:b/>
        </w:rPr>
        <w:t>з</w:t>
      </w:r>
      <w:r w:rsidR="00C40B81" w:rsidRPr="0060392F">
        <w:rPr>
          <w:b/>
        </w:rPr>
        <w:t>аказчик обеспечивает:</w:t>
      </w:r>
    </w:p>
    <w:p w:rsidR="00C40B81" w:rsidRPr="00C1123B" w:rsidRDefault="00C40B81" w:rsidP="00C40B81">
      <w:pPr>
        <w:jc w:val="both"/>
      </w:pPr>
      <w:r w:rsidRPr="0060392F">
        <w:rPr>
          <w:i/>
        </w:rPr>
        <w:t xml:space="preserve">-  </w:t>
      </w:r>
      <w:r w:rsidRPr="00C1123B">
        <w:t xml:space="preserve">энергоснабжение ремонтных работ, выполняемых </w:t>
      </w:r>
      <w:r w:rsidR="005A4DB8" w:rsidRPr="00C1123B">
        <w:t>п</w:t>
      </w:r>
      <w:r w:rsidRPr="00C1123B">
        <w:t>одрядчиком;</w:t>
      </w:r>
    </w:p>
    <w:p w:rsidR="00C40B81" w:rsidRPr="00C1123B" w:rsidRDefault="00C40B81" w:rsidP="00C40B81">
      <w:pPr>
        <w:jc w:val="both"/>
      </w:pPr>
      <w:r w:rsidRPr="00C1123B">
        <w:t>- подключение электроприводов механизмов и инструмента, средств электросварки и термоо</w:t>
      </w:r>
      <w:r w:rsidRPr="00C1123B">
        <w:t>б</w:t>
      </w:r>
      <w:r w:rsidRPr="00C1123B">
        <w:t xml:space="preserve">работки </w:t>
      </w:r>
      <w:r w:rsidR="005A4DB8" w:rsidRPr="00C1123B">
        <w:t>п</w:t>
      </w:r>
      <w:r w:rsidRPr="00C1123B">
        <w:t xml:space="preserve">одрядчика к </w:t>
      </w:r>
      <w:proofErr w:type="spellStart"/>
      <w:r w:rsidRPr="00C1123B">
        <w:t>электросборкам</w:t>
      </w:r>
      <w:proofErr w:type="spellEnd"/>
      <w:r w:rsidRPr="00C1123B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C1123B" w:rsidRDefault="00C40B81" w:rsidP="00C40B81">
      <w:pPr>
        <w:jc w:val="both"/>
      </w:pPr>
      <w:r w:rsidRPr="00C1123B">
        <w:t xml:space="preserve">- допуск персонала </w:t>
      </w:r>
      <w:r w:rsidR="005A4DB8" w:rsidRPr="00C1123B">
        <w:t>п</w:t>
      </w:r>
      <w:r w:rsidRPr="00C1123B">
        <w:t>одрядчика на рабочие места в течение всего срока выполнения ремонтных работ;</w:t>
      </w:r>
    </w:p>
    <w:p w:rsidR="00C40B81" w:rsidRPr="00C1123B" w:rsidRDefault="00C40B81" w:rsidP="00C40B81">
      <w:pPr>
        <w:jc w:val="both"/>
      </w:pPr>
      <w:r w:rsidRPr="00C1123B">
        <w:t xml:space="preserve">- обеспечение ремонтных работ, выполняемых </w:t>
      </w:r>
      <w:r w:rsidR="005A4DB8" w:rsidRPr="00C1123B">
        <w:t>п</w:t>
      </w:r>
      <w:r w:rsidRPr="00C1123B">
        <w:t>одрядчиком, сжатым воздухом, техниче</w:t>
      </w:r>
      <w:r w:rsidR="00093327" w:rsidRPr="00C1123B">
        <w:t>с</w:t>
      </w:r>
      <w:r w:rsidRPr="00C1123B">
        <w:t>кими газами</w:t>
      </w:r>
      <w:r w:rsidR="00CF405A" w:rsidRPr="00C1123B">
        <w:t xml:space="preserve">, </w:t>
      </w:r>
      <w:r w:rsidRPr="00C1123B">
        <w:t xml:space="preserve">грузоподъемными и транспортными средствами (кранами, лифтами и др.), в том числе сданными в аренду в соответствии с режимом работы </w:t>
      </w:r>
      <w:r w:rsidR="005A4DB8" w:rsidRPr="00C1123B">
        <w:t>п</w:t>
      </w:r>
      <w:r w:rsidRPr="00C1123B">
        <w:t>одрядчика и графиком ремонта;</w:t>
      </w:r>
    </w:p>
    <w:p w:rsidR="00C40B81" w:rsidRPr="00C1123B" w:rsidRDefault="00C40B81" w:rsidP="00C40B81">
      <w:pPr>
        <w:jc w:val="both"/>
      </w:pPr>
      <w:r w:rsidRPr="00C1123B">
        <w:t xml:space="preserve">- </w:t>
      </w:r>
      <w:r w:rsidR="00CF405A" w:rsidRPr="00C1123B">
        <w:t>штатными топочными</w:t>
      </w:r>
      <w:r w:rsidRPr="00C1123B">
        <w:t xml:space="preserve"> лес</w:t>
      </w:r>
      <w:r w:rsidR="00CF405A" w:rsidRPr="00C1123B">
        <w:t>ами, необходимыми</w:t>
      </w:r>
      <w:r w:rsidRPr="00C1123B">
        <w:t xml:space="preserve"> для </w:t>
      </w:r>
      <w:r w:rsidR="00751ECD" w:rsidRPr="00C1123B">
        <w:t xml:space="preserve">производства работ </w:t>
      </w:r>
      <w:r w:rsidR="005A4DB8" w:rsidRPr="00C1123B">
        <w:t>п</w:t>
      </w:r>
      <w:r w:rsidR="00751ECD" w:rsidRPr="00C1123B">
        <w:t>одрядчиком;</w:t>
      </w:r>
    </w:p>
    <w:p w:rsidR="00A31DEE" w:rsidRPr="00C1123B" w:rsidRDefault="00A31DEE" w:rsidP="00A31DEE">
      <w:pPr>
        <w:jc w:val="both"/>
      </w:pPr>
      <w:r w:rsidRPr="00C1123B">
        <w:t>- заводской, конструкторской документацией, паспортами оборудования, формулярами, карт</w:t>
      </w:r>
      <w:r w:rsidRPr="00C1123B">
        <w:t>а</w:t>
      </w:r>
      <w:r w:rsidRPr="00C1123B">
        <w:t>ми контроля и измерений и т.п.;</w:t>
      </w:r>
    </w:p>
    <w:p w:rsidR="00C40B81" w:rsidRPr="00C1123B" w:rsidRDefault="00C40B81" w:rsidP="00C40B81">
      <w:pPr>
        <w:jc w:val="both"/>
      </w:pPr>
      <w:r w:rsidRPr="00C1123B">
        <w:t xml:space="preserve">- </w:t>
      </w:r>
      <w:r w:rsidR="00CF405A" w:rsidRPr="00C1123B">
        <w:t>документами на</w:t>
      </w:r>
      <w:r w:rsidRPr="00C1123B">
        <w:t xml:space="preserve"> ранее выполненн</w:t>
      </w:r>
      <w:r w:rsidR="00CF405A" w:rsidRPr="00C1123B">
        <w:t>ые ремонты оборудования</w:t>
      </w:r>
      <w:r w:rsidRPr="00C1123B">
        <w:t>, данн</w:t>
      </w:r>
      <w:r w:rsidR="00CF405A" w:rsidRPr="00C1123B">
        <w:t>ыми</w:t>
      </w:r>
      <w:r w:rsidRPr="00C1123B">
        <w:t xml:space="preserve"> о его техническом с</w:t>
      </w:r>
      <w:r w:rsidRPr="00C1123B">
        <w:t>о</w:t>
      </w:r>
      <w:r w:rsidRPr="00C1123B">
        <w:t>стоянии и об отказах п</w:t>
      </w:r>
      <w:r w:rsidR="00751ECD" w:rsidRPr="00C1123B">
        <w:t>ри эксплуатации объекта ремонта.</w:t>
      </w:r>
    </w:p>
    <w:p w:rsidR="00751ECD" w:rsidRPr="004106F5" w:rsidRDefault="00751ECD" w:rsidP="00F269F3">
      <w:pPr>
        <w:suppressAutoHyphens/>
        <w:jc w:val="both"/>
        <w:rPr>
          <w:sz w:val="16"/>
          <w:szCs w:val="16"/>
        </w:rPr>
      </w:pPr>
    </w:p>
    <w:p w:rsidR="00A446E0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                                                                                         В.Н. Яскевич</w:t>
      </w:r>
    </w:p>
    <w:p w:rsidR="00A446E0" w:rsidRPr="004106F5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  <w:sz w:val="16"/>
          <w:szCs w:val="16"/>
        </w:rPr>
      </w:pPr>
    </w:p>
    <w:p w:rsidR="00A446E0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 xml:space="preserve">Главный инженер                                                                            А.А. Слуцкий </w:t>
      </w:r>
    </w:p>
    <w:p w:rsidR="00A446E0" w:rsidRPr="004106F5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  <w:sz w:val="16"/>
          <w:szCs w:val="16"/>
        </w:rPr>
      </w:pPr>
    </w:p>
    <w:p w:rsidR="00A446E0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Начальник ОППР                                                                            А.В. Герасимов</w:t>
      </w:r>
    </w:p>
    <w:p w:rsidR="00A446E0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p w:rsidR="00A446E0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Начальник ХЦ                                                                                 Н.Л. Черкашина</w:t>
      </w:r>
    </w:p>
    <w:p w:rsidR="009D4EB1" w:rsidRPr="0060392F" w:rsidRDefault="00A446E0" w:rsidP="00A446E0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</w:t>
      </w:r>
    </w:p>
    <w:p w:rsidR="009D4EB1" w:rsidRPr="0060392F" w:rsidRDefault="009D4EB1">
      <w:r w:rsidRPr="0060392F">
        <w:rPr>
          <w:b/>
        </w:rPr>
        <w:br w:type="page"/>
      </w:r>
    </w:p>
    <w:p w:rsidR="009D4EB1" w:rsidRPr="0060392F" w:rsidRDefault="009D4EB1" w:rsidP="009D4EB1">
      <w:pPr>
        <w:pStyle w:val="22"/>
        <w:tabs>
          <w:tab w:val="left" w:pos="8505"/>
        </w:tabs>
        <w:ind w:left="0"/>
        <w:jc w:val="both"/>
        <w:rPr>
          <w:b w:val="0"/>
        </w:rPr>
        <w:sectPr w:rsidR="009D4EB1" w:rsidRPr="0060392F" w:rsidSect="00686C31">
          <w:footerReference w:type="default" r:id="rId9"/>
          <w:pgSz w:w="11906" w:h="16838" w:code="9"/>
          <w:pgMar w:top="1077" w:right="851" w:bottom="851" w:left="1134" w:header="0" w:footer="567" w:gutter="0"/>
          <w:cols w:space="708"/>
          <w:docGrid w:linePitch="360"/>
        </w:sectPr>
      </w:pPr>
    </w:p>
    <w:p w:rsidR="003716EB" w:rsidRDefault="003716EB" w:rsidP="003716EB">
      <w:pPr>
        <w:jc w:val="right"/>
      </w:pPr>
      <w:r>
        <w:lastRenderedPageBreak/>
        <w:tab/>
      </w:r>
      <w:r w:rsidRPr="009D4EB1">
        <w:t>Приложение №1</w:t>
      </w:r>
    </w:p>
    <w:p w:rsidR="003716EB" w:rsidRDefault="003716EB" w:rsidP="003716EB">
      <w:pPr>
        <w:jc w:val="right"/>
      </w:pPr>
    </w:p>
    <w:p w:rsidR="003716EB" w:rsidRPr="009D4EB1" w:rsidRDefault="003716EB" w:rsidP="003716EB">
      <w:pPr>
        <w:jc w:val="center"/>
        <w:rPr>
          <w:b/>
        </w:rPr>
      </w:pPr>
      <w:r w:rsidRPr="009D4EB1">
        <w:rPr>
          <w:b/>
          <w:lang w:eastAsia="x-none"/>
        </w:rPr>
        <w:t>Технические</w:t>
      </w:r>
      <w:r w:rsidRPr="009D4EB1">
        <w:rPr>
          <w:b/>
          <w:lang w:val="x-none" w:eastAsia="x-none"/>
        </w:rPr>
        <w:t xml:space="preserve"> </w:t>
      </w:r>
      <w:r>
        <w:rPr>
          <w:b/>
          <w:lang w:eastAsia="x-none"/>
        </w:rPr>
        <w:t>х</w:t>
      </w:r>
      <w:r w:rsidRPr="009D4EB1">
        <w:rPr>
          <w:b/>
        </w:rPr>
        <w:t>арактеристики насосов</w:t>
      </w:r>
    </w:p>
    <w:p w:rsidR="003716EB" w:rsidRPr="009D4EB1" w:rsidRDefault="003716EB" w:rsidP="003716EB"/>
    <w:tbl>
      <w:tblPr>
        <w:tblW w:w="151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1134"/>
        <w:gridCol w:w="1134"/>
        <w:gridCol w:w="992"/>
        <w:gridCol w:w="993"/>
        <w:gridCol w:w="992"/>
        <w:gridCol w:w="1417"/>
        <w:gridCol w:w="993"/>
        <w:gridCol w:w="1134"/>
        <w:gridCol w:w="850"/>
        <w:gridCol w:w="851"/>
        <w:gridCol w:w="1134"/>
        <w:gridCol w:w="959"/>
        <w:gridCol w:w="1167"/>
      </w:tblGrid>
      <w:tr w:rsidR="003716EB" w:rsidRPr="009D4EB1" w:rsidTr="006931C7">
        <w:trPr>
          <w:trHeight w:val="1217"/>
        </w:trPr>
        <w:tc>
          <w:tcPr>
            <w:tcW w:w="1418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Наименов</w:t>
            </w:r>
            <w:r w:rsidRPr="009D4EB1">
              <w:t>а</w:t>
            </w:r>
            <w:r w:rsidRPr="009D4EB1">
              <w:t>ние насосов</w:t>
            </w:r>
          </w:p>
        </w:tc>
        <w:tc>
          <w:tcPr>
            <w:tcW w:w="1134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Тип</w:t>
            </w:r>
          </w:p>
        </w:tc>
        <w:tc>
          <w:tcPr>
            <w:tcW w:w="1134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Завод-изготов</w:t>
            </w:r>
            <w:r w:rsidRPr="009D4EB1">
              <w:t>и</w:t>
            </w:r>
            <w:r w:rsidRPr="009D4EB1">
              <w:t>тель</w:t>
            </w:r>
          </w:p>
        </w:tc>
        <w:tc>
          <w:tcPr>
            <w:tcW w:w="992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Прои</w:t>
            </w:r>
            <w:r w:rsidRPr="009D4EB1">
              <w:t>з</w:t>
            </w:r>
            <w:r w:rsidRPr="009D4EB1">
              <w:t>вод</w:t>
            </w:r>
            <w:r w:rsidRPr="009D4EB1">
              <w:t>и</w:t>
            </w:r>
            <w:r w:rsidRPr="009D4EB1">
              <w:t>тел</w:t>
            </w:r>
            <w:r w:rsidRPr="009D4EB1">
              <w:t>ь</w:t>
            </w:r>
            <w:r w:rsidRPr="009D4EB1">
              <w:t>ность</w:t>
            </w:r>
            <w:r w:rsidRPr="00A446E0">
              <w:t>,</w:t>
            </w:r>
            <w:r w:rsidRPr="009D4EB1">
              <w:t xml:space="preserve"> м³/ч</w:t>
            </w:r>
          </w:p>
        </w:tc>
        <w:tc>
          <w:tcPr>
            <w:tcW w:w="993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Напор</w:t>
            </w:r>
          </w:p>
          <w:p w:rsidR="003716EB" w:rsidRPr="009D4EB1" w:rsidRDefault="003716EB" w:rsidP="003716EB">
            <w:pPr>
              <w:jc w:val="center"/>
            </w:pPr>
            <w:r w:rsidRPr="009D4EB1">
              <w:t>м. вод. ст.</w:t>
            </w:r>
          </w:p>
        </w:tc>
        <w:tc>
          <w:tcPr>
            <w:tcW w:w="992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Ск</w:t>
            </w:r>
            <w:r w:rsidRPr="009D4EB1">
              <w:t>о</w:t>
            </w:r>
            <w:r w:rsidRPr="009D4EB1">
              <w:t>рость вращ</w:t>
            </w:r>
            <w:r w:rsidRPr="009D4EB1">
              <w:t>е</w:t>
            </w:r>
            <w:r w:rsidRPr="009D4EB1">
              <w:t>ния об/мин</w:t>
            </w:r>
          </w:p>
        </w:tc>
        <w:tc>
          <w:tcPr>
            <w:tcW w:w="1417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Температура перекачив</w:t>
            </w:r>
            <w:r w:rsidRPr="009D4EB1">
              <w:t>а</w:t>
            </w:r>
            <w:r w:rsidRPr="009D4EB1">
              <w:t>емой жидк</w:t>
            </w:r>
            <w:r w:rsidRPr="009D4EB1">
              <w:t>о</w:t>
            </w:r>
            <w:r w:rsidRPr="009D4EB1">
              <w:t>сти, ºС, не более</w:t>
            </w:r>
          </w:p>
        </w:tc>
        <w:tc>
          <w:tcPr>
            <w:tcW w:w="993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 xml:space="preserve">Тип </w:t>
            </w:r>
            <w:r w:rsidRPr="009D4EB1">
              <w:br/>
              <w:t>электр</w:t>
            </w:r>
            <w:r w:rsidRPr="009D4EB1">
              <w:t>о</w:t>
            </w:r>
            <w:r w:rsidRPr="009D4EB1">
              <w:t>двигат</w:t>
            </w:r>
            <w:r w:rsidRPr="009D4EB1">
              <w:t>е</w:t>
            </w:r>
            <w:r w:rsidRPr="009D4EB1">
              <w:t>ля</w:t>
            </w:r>
          </w:p>
        </w:tc>
        <w:tc>
          <w:tcPr>
            <w:tcW w:w="1134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Напряж</w:t>
            </w:r>
            <w:r w:rsidRPr="009D4EB1">
              <w:t>е</w:t>
            </w:r>
            <w:r w:rsidRPr="009D4EB1">
              <w:t>ние и Мо</w:t>
            </w:r>
            <w:r w:rsidRPr="009D4EB1">
              <w:t>щ</w:t>
            </w:r>
            <w:r w:rsidRPr="009D4EB1">
              <w:t>ность двигателя кВт</w:t>
            </w:r>
          </w:p>
        </w:tc>
        <w:tc>
          <w:tcPr>
            <w:tcW w:w="850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Вес эле</w:t>
            </w:r>
            <w:r w:rsidRPr="009D4EB1">
              <w:t>к</w:t>
            </w:r>
            <w:r w:rsidRPr="009D4EB1">
              <w:t>тр</w:t>
            </w:r>
            <w:r w:rsidRPr="009D4EB1">
              <w:t>о</w:t>
            </w:r>
            <w:r w:rsidRPr="009D4EB1">
              <w:t>двиг</w:t>
            </w:r>
            <w:r w:rsidRPr="009D4EB1">
              <w:t>а</w:t>
            </w:r>
            <w:r w:rsidRPr="009D4EB1">
              <w:t>теля</w:t>
            </w:r>
          </w:p>
        </w:tc>
        <w:tc>
          <w:tcPr>
            <w:tcW w:w="851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Вес насоса,</w:t>
            </w:r>
          </w:p>
          <w:p w:rsidR="003716EB" w:rsidRPr="009D4EB1" w:rsidRDefault="003716EB" w:rsidP="003716EB">
            <w:pPr>
              <w:jc w:val="center"/>
            </w:pPr>
            <w:r w:rsidRPr="009D4EB1">
              <w:t>тонн</w:t>
            </w:r>
          </w:p>
        </w:tc>
        <w:tc>
          <w:tcPr>
            <w:tcW w:w="1134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Система смазки</w:t>
            </w:r>
          </w:p>
        </w:tc>
        <w:tc>
          <w:tcPr>
            <w:tcW w:w="959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По</w:t>
            </w:r>
            <w:r w:rsidRPr="009D4EB1">
              <w:t>д</w:t>
            </w:r>
            <w:r w:rsidRPr="009D4EB1">
              <w:t>шипн</w:t>
            </w:r>
            <w:r w:rsidRPr="009D4EB1">
              <w:t>и</w:t>
            </w:r>
            <w:r w:rsidRPr="009D4EB1">
              <w:t>ки</w:t>
            </w:r>
          </w:p>
        </w:tc>
        <w:tc>
          <w:tcPr>
            <w:tcW w:w="1167" w:type="dxa"/>
            <w:vAlign w:val="center"/>
          </w:tcPr>
          <w:p w:rsidR="003716EB" w:rsidRPr="009D4EB1" w:rsidRDefault="003716EB" w:rsidP="003716EB">
            <w:pPr>
              <w:jc w:val="center"/>
            </w:pPr>
            <w:r w:rsidRPr="009D4EB1">
              <w:t>Наличие груз</w:t>
            </w:r>
            <w:r w:rsidRPr="009D4EB1">
              <w:t>о</w:t>
            </w:r>
            <w:r w:rsidRPr="009D4EB1">
              <w:t>подъемн</w:t>
            </w:r>
            <w:r w:rsidRPr="009D4EB1">
              <w:t>о</w:t>
            </w:r>
            <w:r w:rsidRPr="009D4EB1">
              <w:t>го мех</w:t>
            </w:r>
            <w:r w:rsidRPr="009D4EB1">
              <w:t>а</w:t>
            </w:r>
            <w:r w:rsidRPr="009D4EB1">
              <w:t>низма, г/п, тонн</w:t>
            </w:r>
          </w:p>
        </w:tc>
      </w:tr>
      <w:tr w:rsidR="003716EB" w:rsidRPr="005045E7" w:rsidTr="003716EB">
        <w:trPr>
          <w:trHeight w:val="351"/>
        </w:trPr>
        <w:tc>
          <w:tcPr>
            <w:tcW w:w="15168" w:type="dxa"/>
            <w:gridSpan w:val="14"/>
          </w:tcPr>
          <w:p w:rsidR="003716EB" w:rsidRPr="005045E7" w:rsidRDefault="003716EB" w:rsidP="003716EB">
            <w:pPr>
              <w:jc w:val="center"/>
            </w:pPr>
            <w:r w:rsidRPr="005045E7">
              <w:t xml:space="preserve">Водогрейной </w:t>
            </w:r>
            <w:r>
              <w:t xml:space="preserve">и паровой </w:t>
            </w:r>
            <w:r w:rsidRPr="005045E7">
              <w:t>котельной</w:t>
            </w:r>
          </w:p>
        </w:tc>
      </w:tr>
      <w:tr w:rsidR="003716EB" w:rsidRPr="00EE3C6A" w:rsidTr="006931C7">
        <w:trPr>
          <w:trHeight w:val="993"/>
        </w:trPr>
        <w:tc>
          <w:tcPr>
            <w:tcW w:w="1418" w:type="dxa"/>
            <w:vAlign w:val="center"/>
          </w:tcPr>
          <w:p w:rsidR="003716EB" w:rsidRPr="00EE3C6A" w:rsidRDefault="003716EB" w:rsidP="009D36B4">
            <w:pPr>
              <w:jc w:val="center"/>
              <w:rPr>
                <w:lang w:eastAsia="en-US"/>
              </w:rPr>
            </w:pPr>
            <w:r w:rsidRPr="00EE3C6A">
              <w:t>СЭН-11,12, 16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СЭ 1250-140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</w:t>
            </w: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  <w:r w:rsidRPr="00EE3C6A">
              <w:t xml:space="preserve">» </w:t>
            </w:r>
            <w:proofErr w:type="spellStart"/>
            <w:r w:rsidRPr="00EE3C6A">
              <w:t>г.Сумы</w:t>
            </w:r>
            <w:proofErr w:type="spellEnd"/>
            <w:r w:rsidRPr="00EE3C6A">
              <w:t xml:space="preserve">, 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1250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1480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А4-400У-4У3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 xml:space="preserve">630 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2290</w:t>
            </w:r>
          </w:p>
        </w:tc>
        <w:tc>
          <w:tcPr>
            <w:tcW w:w="851" w:type="dxa"/>
            <w:vAlign w:val="center"/>
          </w:tcPr>
          <w:p w:rsidR="003716EB" w:rsidRPr="00EE3C6A" w:rsidRDefault="002B6048" w:rsidP="003716EB">
            <w:pPr>
              <w:jc w:val="center"/>
            </w:pPr>
            <w:r w:rsidRPr="00EE3C6A">
              <w:t>4.380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2B6048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9D36B4">
            <w:pPr>
              <w:jc w:val="center"/>
              <w:rPr>
                <w:lang w:eastAsia="en-US"/>
              </w:rPr>
            </w:pPr>
            <w:r w:rsidRPr="00EE3C6A">
              <w:rPr>
                <w:lang w:eastAsia="en-US"/>
              </w:rPr>
              <w:t>СЭН-14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СЭ 2500-180-8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</w:t>
            </w: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  <w:r w:rsidRPr="00EE3C6A">
              <w:t xml:space="preserve">» </w:t>
            </w:r>
            <w:proofErr w:type="spellStart"/>
            <w:r w:rsidRPr="00EE3C6A">
              <w:t>г.Сумы</w:t>
            </w:r>
            <w:proofErr w:type="spellEnd"/>
            <w:r w:rsidRPr="00EE3C6A">
              <w:t xml:space="preserve">, 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2600</w:t>
            </w:r>
          </w:p>
        </w:tc>
        <w:tc>
          <w:tcPr>
            <w:tcW w:w="993" w:type="dxa"/>
            <w:vAlign w:val="center"/>
          </w:tcPr>
          <w:p w:rsidR="009D36B4" w:rsidRPr="00EE3C6A" w:rsidRDefault="009D36B4" w:rsidP="003716EB">
            <w:pPr>
              <w:jc w:val="center"/>
            </w:pPr>
          </w:p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3000</w:t>
            </w:r>
          </w:p>
        </w:tc>
        <w:tc>
          <w:tcPr>
            <w:tcW w:w="1417" w:type="dxa"/>
            <w:vAlign w:val="center"/>
          </w:tcPr>
          <w:p w:rsidR="009D36B4" w:rsidRPr="00EE3C6A" w:rsidRDefault="009D36B4" w:rsidP="003716EB">
            <w:pPr>
              <w:jc w:val="center"/>
            </w:pPr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4АЗМ-1600/6000УХЛ4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 xml:space="preserve">1600 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4380</w:t>
            </w:r>
          </w:p>
        </w:tc>
        <w:tc>
          <w:tcPr>
            <w:tcW w:w="851" w:type="dxa"/>
            <w:vAlign w:val="center"/>
          </w:tcPr>
          <w:p w:rsidR="003716EB" w:rsidRPr="00EE3C6A" w:rsidRDefault="002B6048" w:rsidP="003716EB">
            <w:pPr>
              <w:jc w:val="center"/>
            </w:pPr>
            <w:r w:rsidRPr="00EE3C6A">
              <w:t>2.350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 конт</w:t>
            </w:r>
            <w:r w:rsidRPr="00EE3C6A">
              <w:t>у</w:t>
            </w:r>
            <w:r w:rsidRPr="00EE3C6A">
              <w:t>ром сма</w:t>
            </w:r>
            <w:r w:rsidRPr="00EE3C6A">
              <w:t>з</w:t>
            </w:r>
            <w:r w:rsidRPr="00EE3C6A">
              <w:t xml:space="preserve">ки </w:t>
            </w:r>
            <w:proofErr w:type="spellStart"/>
            <w:r w:rsidRPr="00EE3C6A">
              <w:t>гидр</w:t>
            </w:r>
            <w:r w:rsidRPr="00EE3C6A">
              <w:t>о</w:t>
            </w:r>
            <w:r w:rsidRPr="00EE3C6A">
              <w:t>муфтфы</w:t>
            </w:r>
            <w:proofErr w:type="spellEnd"/>
          </w:p>
        </w:tc>
        <w:tc>
          <w:tcPr>
            <w:tcW w:w="959" w:type="dxa"/>
            <w:vAlign w:val="center"/>
          </w:tcPr>
          <w:p w:rsidR="003716EB" w:rsidRPr="00EE3C6A" w:rsidRDefault="002B6048" w:rsidP="002B6048"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СЭН-21,22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СЭ 2500-180-8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</w:t>
            </w: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  <w:r w:rsidRPr="00EE3C6A">
              <w:t xml:space="preserve">» </w:t>
            </w:r>
            <w:proofErr w:type="spellStart"/>
            <w:r w:rsidRPr="00EE3C6A">
              <w:t>г.Сумы</w:t>
            </w:r>
            <w:proofErr w:type="spellEnd"/>
            <w:r w:rsidRPr="00EE3C6A">
              <w:t xml:space="preserve">, 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2600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3000</w:t>
            </w:r>
          </w:p>
        </w:tc>
        <w:tc>
          <w:tcPr>
            <w:tcW w:w="1417" w:type="dxa"/>
            <w:vAlign w:val="center"/>
          </w:tcPr>
          <w:p w:rsidR="009D36B4" w:rsidRPr="00EE3C6A" w:rsidRDefault="009D36B4" w:rsidP="003716EB">
            <w:pPr>
              <w:jc w:val="center"/>
            </w:pPr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4АЗМ-1250/6000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УХЛ4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 xml:space="preserve">1250 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4080</w:t>
            </w:r>
          </w:p>
        </w:tc>
        <w:tc>
          <w:tcPr>
            <w:tcW w:w="851" w:type="dxa"/>
            <w:vAlign w:val="center"/>
          </w:tcPr>
          <w:p w:rsidR="003716EB" w:rsidRPr="00EE3C6A" w:rsidRDefault="002B6048" w:rsidP="003716EB">
            <w:pPr>
              <w:jc w:val="center"/>
            </w:pPr>
            <w:r w:rsidRPr="00EE3C6A">
              <w:t>2.350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2B6048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545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СЭН-17, 18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7-АНГК-350.2000-140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Чехия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4АЗМ-1000/6-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2УХЛ4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 xml:space="preserve">1000 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2.450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3716EB" w:rsidP="003716EB">
            <w:pPr>
              <w:jc w:val="center"/>
            </w:pP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15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 19,24 , 25,26,27,28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КРНА-300/66040 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Германия Дрезден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1250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t>1</w:t>
            </w:r>
            <w:r w:rsidRPr="00EE3C6A">
              <w:rPr>
                <w:lang w:val="en-US"/>
              </w:rPr>
              <w:t>490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ДКРА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4519-4Х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 xml:space="preserve">710 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3500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2.100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3716EB" w:rsidP="003716EB">
            <w:pPr>
              <w:jc w:val="center"/>
            </w:pP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15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СЭН-20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РСМ 2 1250-140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 xml:space="preserve">EISIB </w:t>
            </w:r>
          </w:p>
          <w:p w:rsidR="003716EB" w:rsidRPr="00EE3C6A" w:rsidRDefault="003716EB" w:rsidP="003716EB">
            <w:r w:rsidRPr="00EE3C6A">
              <w:t>Новос</w:t>
            </w:r>
            <w:r w:rsidRPr="00EE3C6A">
              <w:t>и</w:t>
            </w:r>
            <w:r w:rsidRPr="00EE3C6A">
              <w:t>бирск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1250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4АЗМ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800/6000 УХЛ4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800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2820</w:t>
            </w:r>
          </w:p>
        </w:tc>
        <w:tc>
          <w:tcPr>
            <w:tcW w:w="851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2800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НПТС-1, 2, 3,4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300Д90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Болгария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1150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44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А-112-4М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1580</w:t>
            </w:r>
          </w:p>
        </w:tc>
        <w:tc>
          <w:tcPr>
            <w:tcW w:w="851" w:type="dxa"/>
            <w:vAlign w:val="center"/>
          </w:tcPr>
          <w:p w:rsidR="003716EB" w:rsidRPr="00EE3C6A" w:rsidRDefault="00B73661" w:rsidP="003716EB">
            <w:pPr>
              <w:jc w:val="center"/>
            </w:pPr>
            <w:r w:rsidRPr="00EE3C6A">
              <w:t>1.034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B73661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lastRenderedPageBreak/>
              <w:t>НПТС-5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Д1250-63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ливги</w:t>
            </w:r>
            <w:r w:rsidRPr="00EE3C6A">
              <w:t>д</w:t>
            </w:r>
            <w:r w:rsidRPr="00EE3C6A">
              <w:t>ромаш</w:t>
            </w:r>
            <w:proofErr w:type="spellEnd"/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44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t>1</w:t>
            </w:r>
            <w:r w:rsidRPr="00EE3C6A">
              <w:rPr>
                <w:lang w:val="en-US"/>
              </w:rPr>
              <w:t>450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85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А-112-4М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1580</w:t>
            </w:r>
          </w:p>
        </w:tc>
        <w:tc>
          <w:tcPr>
            <w:tcW w:w="851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2.600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РЭН-1, 2,3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300Д90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Болгария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1150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44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t>1</w:t>
            </w:r>
            <w:r w:rsidRPr="00EE3C6A">
              <w:rPr>
                <w:lang w:val="en-US"/>
              </w:rPr>
              <w:t>450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А-112-4М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1580</w:t>
            </w:r>
          </w:p>
        </w:tc>
        <w:tc>
          <w:tcPr>
            <w:tcW w:w="851" w:type="dxa"/>
            <w:vAlign w:val="center"/>
          </w:tcPr>
          <w:p w:rsidR="003716EB" w:rsidRPr="00EE3C6A" w:rsidRDefault="00B73661" w:rsidP="003716EB">
            <w:pPr>
              <w:jc w:val="center"/>
            </w:pPr>
            <w:r w:rsidRPr="00EE3C6A">
              <w:t>1.034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 xml:space="preserve">стентная </w:t>
            </w:r>
          </w:p>
        </w:tc>
        <w:tc>
          <w:tcPr>
            <w:tcW w:w="959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НСВ-1,2,3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350Д90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Болгария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980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Аси</w:t>
            </w:r>
            <w:r w:rsidRPr="00EE3C6A">
              <w:t>н</w:t>
            </w:r>
            <w:r w:rsidRPr="00EE3C6A">
              <w:t>хронный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</w:t>
            </w:r>
          </w:p>
        </w:tc>
        <w:tc>
          <w:tcPr>
            <w:tcW w:w="851" w:type="dxa"/>
            <w:vAlign w:val="center"/>
          </w:tcPr>
          <w:p w:rsidR="003716EB" w:rsidRPr="00EE3C6A" w:rsidRDefault="00B73661" w:rsidP="003716EB">
            <w:pPr>
              <w:jc w:val="center"/>
            </w:pPr>
            <w:r w:rsidRPr="00EE3C6A">
              <w:t>1.034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КЭН-1,2,3,</w:t>
            </w:r>
          </w:p>
          <w:p w:rsidR="003716EB" w:rsidRPr="00EE3C6A" w:rsidRDefault="003716EB" w:rsidP="003716EB">
            <w:r w:rsidRPr="00EE3C6A">
              <w:t>4,5,6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КС-50-55</w:t>
            </w:r>
          </w:p>
          <w:p w:rsidR="003716EB" w:rsidRPr="00EE3C6A" w:rsidRDefault="003716EB" w:rsidP="003716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55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3000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АИР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1602У3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15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</w:t>
            </w:r>
          </w:p>
        </w:tc>
        <w:tc>
          <w:tcPr>
            <w:tcW w:w="851" w:type="dxa"/>
            <w:vAlign w:val="center"/>
          </w:tcPr>
          <w:p w:rsidR="003716EB" w:rsidRPr="00EE3C6A" w:rsidRDefault="004752EF" w:rsidP="003716EB">
            <w:pPr>
              <w:jc w:val="center"/>
            </w:pPr>
            <w:r w:rsidRPr="00EE3C6A">
              <w:rPr>
                <w:lang w:val="en-US"/>
              </w:rPr>
              <w:t>0</w:t>
            </w:r>
            <w:r w:rsidRPr="00EE3C6A">
              <w:t>.295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НЛС- 1,2,3</w:t>
            </w:r>
          </w:p>
          <w:p w:rsidR="003716EB" w:rsidRPr="00EE3C6A" w:rsidRDefault="003716EB" w:rsidP="003716EB"/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t>СМ-250-200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Ясногорск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400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960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rPr>
                <w:lang w:val="en-US"/>
              </w:rPr>
              <w:t>ASI-315-S80-6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75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500</w:t>
            </w:r>
          </w:p>
        </w:tc>
        <w:tc>
          <w:tcPr>
            <w:tcW w:w="851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1.930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E0734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0,5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НКП-1,2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Мега -Плюс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Чехия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800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80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  <w:r w:rsidRPr="00EE3C6A">
              <w:rPr>
                <w:lang w:val="en-US"/>
              </w:rPr>
              <w:t>450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180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А-112-4М 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0.850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</w:tcPr>
          <w:p w:rsidR="003716EB" w:rsidRPr="00EE3C6A" w:rsidRDefault="003716EB" w:rsidP="003716EB">
            <w:r w:rsidRPr="00EE3C6A">
              <w:t>НТВ-1,2</w:t>
            </w:r>
          </w:p>
        </w:tc>
        <w:tc>
          <w:tcPr>
            <w:tcW w:w="1134" w:type="dxa"/>
          </w:tcPr>
          <w:p w:rsidR="003716EB" w:rsidRPr="00EE3C6A" w:rsidRDefault="003716EB" w:rsidP="003716EB">
            <w:r w:rsidRPr="00EE3C6A">
              <w:t>ХП-160/49-2,0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160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49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1450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4А250</w:t>
            </w:r>
            <w:r w:rsidRPr="00EE3C6A">
              <w:rPr>
                <w:lang w:val="en-US"/>
              </w:rPr>
              <w:t>S2</w:t>
            </w:r>
            <w:r w:rsidRPr="00EE3C6A">
              <w:t>У3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6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75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500</w:t>
            </w:r>
          </w:p>
        </w:tc>
        <w:tc>
          <w:tcPr>
            <w:tcW w:w="851" w:type="dxa"/>
            <w:vAlign w:val="center"/>
          </w:tcPr>
          <w:p w:rsidR="003716EB" w:rsidRPr="00EE3C6A" w:rsidRDefault="00646702" w:rsidP="003716EB">
            <w:pPr>
              <w:jc w:val="center"/>
            </w:pPr>
            <w:r w:rsidRPr="00EE3C6A">
              <w:t>1.425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646702"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646702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-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</w:tcPr>
          <w:p w:rsidR="003716EB" w:rsidRPr="00EE3C6A" w:rsidRDefault="003716EB" w:rsidP="003716EB">
            <w:r w:rsidRPr="00EE3C6A">
              <w:t xml:space="preserve"> НВПК – 1,2</w:t>
            </w:r>
          </w:p>
        </w:tc>
        <w:tc>
          <w:tcPr>
            <w:tcW w:w="1134" w:type="dxa"/>
          </w:tcPr>
          <w:p w:rsidR="003716EB" w:rsidRPr="00EE3C6A" w:rsidRDefault="003716EB" w:rsidP="003716EB">
            <w:r w:rsidRPr="00EE3C6A">
              <w:t>ЦМЛ 125 /153-15/2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Ясногорск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19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2920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5АМХ 160</w:t>
            </w:r>
            <w:r w:rsidRPr="00EE3C6A">
              <w:rPr>
                <w:lang w:val="en-US"/>
              </w:rPr>
              <w:t>S</w:t>
            </w:r>
            <w:r w:rsidRPr="00EE3C6A">
              <w:t>2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15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851" w:type="dxa"/>
            <w:vAlign w:val="center"/>
          </w:tcPr>
          <w:p w:rsidR="003716EB" w:rsidRPr="00EE3C6A" w:rsidRDefault="00646702" w:rsidP="003716EB">
            <w:pPr>
              <w:jc w:val="center"/>
            </w:pPr>
            <w:r w:rsidRPr="00EE3C6A">
              <w:t>0.985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646702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-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</w:tcPr>
          <w:p w:rsidR="003716EB" w:rsidRPr="00EE3C6A" w:rsidRDefault="003716EB" w:rsidP="003716EB">
            <w:r w:rsidRPr="00EE3C6A">
              <w:t>НЭВ-1,2,3,</w:t>
            </w:r>
          </w:p>
          <w:p w:rsidR="003716EB" w:rsidRPr="00EE3C6A" w:rsidRDefault="003716EB" w:rsidP="003716EB">
            <w:r w:rsidRPr="00EE3C6A">
              <w:t>4,5</w:t>
            </w:r>
          </w:p>
        </w:tc>
        <w:tc>
          <w:tcPr>
            <w:tcW w:w="1134" w:type="dxa"/>
          </w:tcPr>
          <w:p w:rsidR="003716EB" w:rsidRPr="00EE3C6A" w:rsidRDefault="003716EB" w:rsidP="003716EB">
            <w:r w:rsidRPr="00EE3C6A">
              <w:t>1Д</w:t>
            </w:r>
            <w:r w:rsidRPr="00EE3C6A">
              <w:rPr>
                <w:lang w:val="en-US"/>
              </w:rPr>
              <w:t>-</w:t>
            </w:r>
            <w:r w:rsidRPr="00EE3C6A">
              <w:t>315-50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ливги</w:t>
            </w:r>
            <w:r w:rsidRPr="00EE3C6A">
              <w:t>д</w:t>
            </w:r>
            <w:r w:rsidRPr="00EE3C6A">
              <w:t>ромаш</w:t>
            </w:r>
            <w:proofErr w:type="spellEnd"/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315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2900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t>А250</w:t>
            </w:r>
            <w:r w:rsidRPr="00EE3C6A">
              <w:rPr>
                <w:lang w:val="en-US"/>
              </w:rPr>
              <w:t>S2</w:t>
            </w:r>
            <w:r w:rsidRPr="00EE3C6A">
              <w:t>У3</w:t>
            </w:r>
            <w:r w:rsidRPr="00EE3C6A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75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500</w:t>
            </w:r>
          </w:p>
        </w:tc>
        <w:tc>
          <w:tcPr>
            <w:tcW w:w="851" w:type="dxa"/>
            <w:vAlign w:val="center"/>
          </w:tcPr>
          <w:p w:rsidR="003716EB" w:rsidRPr="00EE3C6A" w:rsidRDefault="00646702" w:rsidP="003716EB">
            <w:pPr>
              <w:jc w:val="center"/>
            </w:pPr>
            <w:r w:rsidRPr="00EE3C6A">
              <w:t>1.170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646702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</w:tcPr>
          <w:p w:rsidR="003716EB" w:rsidRPr="00EE3C6A" w:rsidRDefault="003716EB" w:rsidP="003716EB">
            <w:r w:rsidRPr="00EE3C6A">
              <w:t>Насос-эжектор - 1</w:t>
            </w:r>
          </w:p>
        </w:tc>
        <w:tc>
          <w:tcPr>
            <w:tcW w:w="1134" w:type="dxa"/>
          </w:tcPr>
          <w:p w:rsidR="003716EB" w:rsidRPr="00EE3C6A" w:rsidRDefault="003716EB" w:rsidP="003716EB">
            <w:r w:rsidRPr="00EE3C6A">
              <w:t>ВКС 5/32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-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1450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А112М 4У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45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0.040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</w:tcPr>
          <w:p w:rsidR="003716EB" w:rsidRPr="00EE3C6A" w:rsidRDefault="003716EB" w:rsidP="003716EB">
            <w:r w:rsidRPr="00EE3C6A">
              <w:t>Насос др</w:t>
            </w:r>
            <w:r w:rsidRPr="00EE3C6A">
              <w:t>е</w:t>
            </w:r>
            <w:r w:rsidRPr="00EE3C6A">
              <w:t>нажного б</w:t>
            </w:r>
            <w:r w:rsidRPr="00EE3C6A">
              <w:t>а</w:t>
            </w:r>
            <w:r w:rsidRPr="00EE3C6A">
              <w:t>ка №1,2</w:t>
            </w:r>
          </w:p>
        </w:tc>
        <w:tc>
          <w:tcPr>
            <w:tcW w:w="1134" w:type="dxa"/>
          </w:tcPr>
          <w:p w:rsidR="003716EB" w:rsidRPr="00EE3C6A" w:rsidRDefault="003716EB" w:rsidP="003716EB">
            <w:r w:rsidRPr="00EE3C6A">
              <w:t>НВ-32-160/151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r w:rsidRPr="00EE3C6A">
              <w:rPr>
                <w:lang w:val="en-US"/>
              </w:rPr>
              <w:t xml:space="preserve"> </w:t>
            </w:r>
            <w:r w:rsidRPr="00EE3C6A">
              <w:t>Венгрия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25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25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90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MG100LA2-28FF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3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0.150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</w:tcPr>
          <w:p w:rsidR="003716EB" w:rsidRPr="00EE3C6A" w:rsidRDefault="003716EB" w:rsidP="003716EB">
            <w:r w:rsidRPr="00EE3C6A">
              <w:t>Насос сырой воды №1, 2</w:t>
            </w:r>
          </w:p>
        </w:tc>
        <w:tc>
          <w:tcPr>
            <w:tcW w:w="1134" w:type="dxa"/>
          </w:tcPr>
          <w:p w:rsidR="003716EB" w:rsidRPr="00EE3C6A" w:rsidRDefault="003716EB" w:rsidP="003716EB">
            <w:r w:rsidRPr="00EE3C6A">
              <w:t>К-150-125-315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25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1470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4АМУ 180 М4 У2</w:t>
            </w:r>
          </w:p>
        </w:tc>
        <w:tc>
          <w:tcPr>
            <w:tcW w:w="1134" w:type="dxa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30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0.427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Сетевые насосы</w:t>
            </w:r>
          </w:p>
          <w:p w:rsidR="003716EB" w:rsidRPr="00EE3C6A" w:rsidRDefault="003716EB" w:rsidP="003716EB">
            <w:pPr>
              <w:jc w:val="center"/>
            </w:pPr>
            <w:r w:rsidRPr="00EE3C6A">
              <w:t xml:space="preserve"> СН-1,2,3,4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СЭ-5000- 70-5</w:t>
            </w:r>
            <w:r w:rsidR="00A3021B" w:rsidRPr="00EE3C6A">
              <w:t>0.850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</w:t>
            </w: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  <w:r w:rsidRPr="00EE3C6A">
              <w:t xml:space="preserve">» </w:t>
            </w:r>
            <w:proofErr w:type="spellStart"/>
            <w:r w:rsidRPr="00EE3C6A">
              <w:t>г.Сумы</w:t>
            </w:r>
            <w:proofErr w:type="spellEnd"/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70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120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ДА304-560Х-4УI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1250</w:t>
            </w:r>
          </w:p>
          <w:p w:rsidR="003716EB" w:rsidRPr="00EE3C6A" w:rsidRDefault="003716EB" w:rsidP="003716EB">
            <w:pPr>
              <w:jc w:val="center"/>
            </w:pPr>
          </w:p>
          <w:p w:rsidR="003716EB" w:rsidRPr="00EE3C6A" w:rsidRDefault="003716EB" w:rsidP="003716EB"/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5500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5.500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lastRenderedPageBreak/>
              <w:t>Циркуляц</w:t>
            </w:r>
            <w:r w:rsidRPr="00EE3C6A">
              <w:t>и</w:t>
            </w:r>
            <w:r w:rsidRPr="00EE3C6A">
              <w:t>онные нас</w:t>
            </w:r>
            <w:r w:rsidRPr="00EE3C6A">
              <w:t>о</w:t>
            </w:r>
            <w:r w:rsidRPr="00EE3C6A">
              <w:t>сы  ЦНЛ-1,2,3,4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Д-12500- 24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«Ура</w:t>
            </w:r>
            <w:r w:rsidRPr="00EE3C6A">
              <w:t>л</w:t>
            </w:r>
            <w:r w:rsidRPr="00EE3C6A">
              <w:t>гидр</w:t>
            </w:r>
            <w:r w:rsidRPr="00EE3C6A">
              <w:t>о</w:t>
            </w:r>
            <w:r w:rsidRPr="00EE3C6A">
              <w:t>маш»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9000-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12960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28-23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485</w:t>
            </w:r>
          </w:p>
        </w:tc>
        <w:tc>
          <w:tcPr>
            <w:tcW w:w="141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АН-1-17-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45-УЗ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1250</w:t>
            </w:r>
          </w:p>
          <w:p w:rsidR="003716EB" w:rsidRPr="00EE3C6A" w:rsidRDefault="003716EB" w:rsidP="003716EB">
            <w:pPr>
              <w:jc w:val="center"/>
            </w:pP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19.800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Циркуляц</w:t>
            </w:r>
            <w:r w:rsidRPr="00EE3C6A">
              <w:t>и</w:t>
            </w:r>
            <w:r w:rsidRPr="00EE3C6A">
              <w:t>онные нас</w:t>
            </w:r>
            <w:r w:rsidRPr="00EE3C6A">
              <w:t>о</w:t>
            </w:r>
            <w:r w:rsidRPr="00EE3C6A">
              <w:t>сы  ЦНЗ-1,2,3,4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Д- 3200- 33- 2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</w:t>
            </w: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  <w:r w:rsidRPr="00EE3C6A">
              <w:t xml:space="preserve">» </w:t>
            </w:r>
            <w:proofErr w:type="spellStart"/>
            <w:r w:rsidRPr="00EE3C6A">
              <w:t>г.Сумы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984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А4-400-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6УЗ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400</w:t>
            </w:r>
          </w:p>
          <w:p w:rsidR="003716EB" w:rsidRPr="00EE3C6A" w:rsidRDefault="003716EB" w:rsidP="003716EB">
            <w:pPr>
              <w:jc w:val="center"/>
            </w:pP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18000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2.700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Насосы пр</w:t>
            </w:r>
            <w:r w:rsidRPr="00EE3C6A">
              <w:t>о</w:t>
            </w:r>
            <w:r w:rsidRPr="00EE3C6A">
              <w:t>тивопожа</w:t>
            </w:r>
            <w:r w:rsidRPr="00EE3C6A">
              <w:t>р</w:t>
            </w:r>
            <w:r w:rsidRPr="00EE3C6A">
              <w:t>ные ПЖН-1,2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ЦН -400- 105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«</w:t>
            </w:r>
            <w:proofErr w:type="spellStart"/>
            <w:r w:rsidRPr="00EE3C6A">
              <w:t>Насо</w:t>
            </w:r>
            <w:r w:rsidRPr="00EE3C6A">
              <w:t>с</w:t>
            </w:r>
            <w:r w:rsidRPr="00EE3C6A">
              <w:t>энерг</w:t>
            </w:r>
            <w:r w:rsidRPr="00EE3C6A">
              <w:t>о</w:t>
            </w:r>
            <w:r w:rsidRPr="00EE3C6A">
              <w:t>маш</w:t>
            </w:r>
            <w:proofErr w:type="spellEnd"/>
            <w:r w:rsidRPr="00EE3C6A">
              <w:t xml:space="preserve">» </w:t>
            </w:r>
            <w:proofErr w:type="spellStart"/>
            <w:r w:rsidRPr="00EE3C6A">
              <w:t>г.Сумы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4АМН315S4УЗ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  <w:p w:rsidR="003716EB" w:rsidRPr="00EE3C6A" w:rsidRDefault="003716EB" w:rsidP="003716EB">
            <w:pPr>
              <w:jc w:val="center"/>
            </w:pP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2.569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3551AE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Технические насосы ПТН-1,2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К- 100- 65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4АМ180М2УЗ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30</w:t>
            </w:r>
          </w:p>
        </w:tc>
        <w:tc>
          <w:tcPr>
            <w:tcW w:w="850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130</w:t>
            </w:r>
          </w:p>
        </w:tc>
        <w:tc>
          <w:tcPr>
            <w:tcW w:w="851" w:type="dxa"/>
            <w:vAlign w:val="center"/>
          </w:tcPr>
          <w:p w:rsidR="003716EB" w:rsidRPr="00EE3C6A" w:rsidRDefault="00A3021B" w:rsidP="00A3021B">
            <w:pPr>
              <w:jc w:val="center"/>
            </w:pPr>
            <w:r w:rsidRPr="00EE3C6A">
              <w:t>0.320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59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</w:t>
            </w:r>
          </w:p>
        </w:tc>
      </w:tr>
    </w:tbl>
    <w:p w:rsidR="003716EB" w:rsidRPr="00EE3C6A" w:rsidRDefault="003716EB" w:rsidP="003716EB"/>
    <w:p w:rsidR="003716EB" w:rsidRPr="009D4EB1" w:rsidRDefault="003716EB" w:rsidP="003716EB">
      <w:pPr>
        <w:jc w:val="right"/>
      </w:pPr>
    </w:p>
    <w:tbl>
      <w:tblPr>
        <w:tblW w:w="151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1134"/>
        <w:gridCol w:w="1134"/>
        <w:gridCol w:w="992"/>
        <w:gridCol w:w="992"/>
        <w:gridCol w:w="993"/>
        <w:gridCol w:w="1275"/>
        <w:gridCol w:w="1134"/>
        <w:gridCol w:w="1134"/>
        <w:gridCol w:w="851"/>
        <w:gridCol w:w="850"/>
        <w:gridCol w:w="1134"/>
        <w:gridCol w:w="960"/>
        <w:gridCol w:w="1167"/>
      </w:tblGrid>
      <w:tr w:rsidR="003716EB" w:rsidRPr="009D4EB1" w:rsidTr="003716EB">
        <w:trPr>
          <w:trHeight w:val="375"/>
        </w:trPr>
        <w:tc>
          <w:tcPr>
            <w:tcW w:w="15168" w:type="dxa"/>
            <w:gridSpan w:val="14"/>
            <w:vAlign w:val="center"/>
          </w:tcPr>
          <w:p w:rsidR="003716EB" w:rsidRPr="009D4EB1" w:rsidRDefault="003716EB" w:rsidP="003716EB">
            <w:pPr>
              <w:jc w:val="center"/>
            </w:pPr>
            <w:r>
              <w:t>Химического цеха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Х 65-50-160Е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25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32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>5AM 112 М2 УЗ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0,4кВ</w:t>
            </w:r>
          </w:p>
          <w:p w:rsidR="00EE3C6A" w:rsidRPr="00EE3C6A" w:rsidRDefault="00EE3C6A" w:rsidP="00EE3C6A">
            <w:pPr>
              <w:jc w:val="center"/>
            </w:pPr>
            <w:r w:rsidRPr="00EE3C6A">
              <w:t>7,5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225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0.225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К 100- 65-200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>АИР160М2УЗ</w:t>
            </w:r>
          </w:p>
          <w:p w:rsidR="00EE3C6A" w:rsidRPr="00EE3C6A" w:rsidRDefault="00EE3C6A" w:rsidP="00EE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0,4кВ</w:t>
            </w:r>
          </w:p>
          <w:p w:rsidR="00EE3C6A" w:rsidRPr="00EE3C6A" w:rsidRDefault="00EE3C6A" w:rsidP="00EE3C6A">
            <w:pPr>
              <w:jc w:val="center"/>
            </w:pPr>
            <w:r w:rsidRPr="00EE3C6A">
              <w:t>7,5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200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0.320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-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К 80- 50-200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Валда</w:t>
            </w:r>
            <w:r w:rsidRPr="00EE3C6A">
              <w:t>й</w:t>
            </w:r>
            <w:r w:rsidRPr="00EE3C6A">
              <w:t>ский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50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50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85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 xml:space="preserve">4АМУ 160 </w:t>
            </w:r>
            <w:r w:rsidRPr="00EE3C6A">
              <w:rPr>
                <w:bCs/>
                <w:color w:val="000000"/>
                <w:lang w:val="en-US"/>
              </w:rPr>
              <w:t>S</w:t>
            </w:r>
            <w:r w:rsidRPr="00EE3C6A">
              <w:rPr>
                <w:bCs/>
                <w:color w:val="000000"/>
              </w:rPr>
              <w:t>2</w:t>
            </w:r>
          </w:p>
          <w:p w:rsidR="00EE3C6A" w:rsidRPr="00EE3C6A" w:rsidRDefault="00EE3C6A" w:rsidP="00EE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0,4кВ</w:t>
            </w:r>
          </w:p>
          <w:p w:rsidR="00EE3C6A" w:rsidRPr="00EE3C6A" w:rsidRDefault="00EE3C6A" w:rsidP="00EE3C6A">
            <w:pPr>
              <w:jc w:val="center"/>
            </w:pPr>
            <w:r w:rsidRPr="00EE3C6A">
              <w:t>15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r w:rsidRPr="00EE3C6A">
              <w:t xml:space="preserve">    220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0.300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0,5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Насос под</w:t>
            </w:r>
            <w:r w:rsidRPr="00EE3C6A">
              <w:t>а</w:t>
            </w:r>
            <w:r w:rsidRPr="00EE3C6A">
              <w:t>чи осадка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АР-60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Бела</w:t>
            </w:r>
          </w:p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русь</w:t>
            </w:r>
            <w:proofErr w:type="spellEnd"/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15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1500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50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АИР 100</w:t>
            </w:r>
            <w:r w:rsidRPr="00EE3C6A">
              <w:rPr>
                <w:lang w:val="en-US"/>
              </w:rPr>
              <w:t>L</w:t>
            </w:r>
            <w:r w:rsidRPr="00EE3C6A">
              <w:t>4У3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0,4кВ</w:t>
            </w:r>
          </w:p>
          <w:p w:rsidR="00EE3C6A" w:rsidRPr="00EE3C6A" w:rsidRDefault="00EE3C6A" w:rsidP="00EE3C6A">
            <w:pPr>
              <w:jc w:val="center"/>
            </w:pPr>
            <w:r w:rsidRPr="00EE3C6A">
              <w:t>4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30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0.200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-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Default="00EE3C6A" w:rsidP="00EE3C6A">
            <w:pPr>
              <w:jc w:val="center"/>
            </w:pPr>
            <w:r w:rsidRPr="00EE3C6A">
              <w:t>Насос пр</w:t>
            </w:r>
            <w:r w:rsidRPr="00EE3C6A">
              <w:t>о</w:t>
            </w:r>
            <w:r w:rsidRPr="00EE3C6A">
              <w:t>мывной в</w:t>
            </w:r>
            <w:r w:rsidRPr="00EE3C6A">
              <w:t>о</w:t>
            </w:r>
            <w:r w:rsidRPr="00EE3C6A">
              <w:t>ды</w:t>
            </w:r>
          </w:p>
          <w:p w:rsidR="006931C7" w:rsidRPr="00EE3C6A" w:rsidRDefault="006931C7" w:rsidP="00EE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200Д 60б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Болгария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25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1500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r w:rsidRPr="00EE3C6A">
              <w:t>0250М-6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0,4кВ</w:t>
            </w:r>
          </w:p>
          <w:p w:rsidR="00EE3C6A" w:rsidRPr="00EE3C6A" w:rsidRDefault="00EE3C6A" w:rsidP="00EE3C6A">
            <w:pPr>
              <w:jc w:val="center"/>
            </w:pPr>
            <w:r w:rsidRPr="00EE3C6A">
              <w:t>55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450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0.854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-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lastRenderedPageBreak/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АХ 40- 25-160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6,3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32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>АИР10082УЗ</w:t>
            </w:r>
          </w:p>
          <w:p w:rsidR="00EE3C6A" w:rsidRPr="00EE3C6A" w:rsidRDefault="00EE3C6A" w:rsidP="00EE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EE3C6A" w:rsidRPr="00EE3C6A" w:rsidRDefault="00EE3C6A" w:rsidP="00EE3C6A">
            <w:pPr>
              <w:jc w:val="center"/>
            </w:pPr>
            <w:r w:rsidRPr="00EE3C6A">
              <w:t>10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150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0.145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0,5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r w:rsidRPr="006931C7">
              <w:t>АХ 150 - 125-315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200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32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4АМ225М4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EE3C6A" w:rsidRPr="00EE3C6A" w:rsidRDefault="00EE3C6A" w:rsidP="00EE3C6A">
            <w:pPr>
              <w:jc w:val="center"/>
            </w:pPr>
            <w:r w:rsidRPr="00EE3C6A">
              <w:t>55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880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1.350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0,5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 xml:space="preserve">Х 160/29 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160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1500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>4А МИ 200 М4</w:t>
            </w:r>
          </w:p>
          <w:p w:rsidR="00EE3C6A" w:rsidRPr="00EE3C6A" w:rsidRDefault="00EE3C6A" w:rsidP="00EE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EE3C6A" w:rsidRPr="00EE3C6A" w:rsidRDefault="00EE3C6A" w:rsidP="00EE3C6A">
            <w:pPr>
              <w:jc w:val="center"/>
            </w:pPr>
            <w:r w:rsidRPr="00EE3C6A">
              <w:t>37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590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0.980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0,5</w:t>
            </w:r>
          </w:p>
        </w:tc>
      </w:tr>
      <w:tr w:rsidR="00EE3C6A" w:rsidRPr="00EE3C6A" w:rsidTr="006931C7">
        <w:trPr>
          <w:trHeight w:val="656"/>
        </w:trPr>
        <w:tc>
          <w:tcPr>
            <w:tcW w:w="1418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 xml:space="preserve">Химический </w:t>
            </w:r>
          </w:p>
        </w:tc>
        <w:tc>
          <w:tcPr>
            <w:tcW w:w="1134" w:type="dxa"/>
            <w:vAlign w:val="center"/>
          </w:tcPr>
          <w:p w:rsidR="00EE3C6A" w:rsidRPr="006931C7" w:rsidRDefault="00EE3C6A" w:rsidP="00EE3C6A">
            <w:pPr>
              <w:jc w:val="center"/>
            </w:pPr>
            <w:r w:rsidRPr="006931C7">
              <w:t>Х 80- 50-160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50</w:t>
            </w:r>
          </w:p>
        </w:tc>
        <w:tc>
          <w:tcPr>
            <w:tcW w:w="992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32</w:t>
            </w:r>
          </w:p>
        </w:tc>
        <w:tc>
          <w:tcPr>
            <w:tcW w:w="993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120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>АИР112 М2</w:t>
            </w:r>
          </w:p>
          <w:p w:rsidR="00EE3C6A" w:rsidRPr="00EE3C6A" w:rsidRDefault="00EE3C6A" w:rsidP="00EE3C6A">
            <w:pPr>
              <w:jc w:val="center"/>
            </w:pP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0,4кВ</w:t>
            </w:r>
          </w:p>
          <w:p w:rsidR="00EE3C6A" w:rsidRPr="00EE3C6A" w:rsidRDefault="00EE3C6A" w:rsidP="00EE3C6A">
            <w:pPr>
              <w:jc w:val="center"/>
            </w:pPr>
            <w:r w:rsidRPr="00EE3C6A">
              <w:t>7,5</w:t>
            </w:r>
          </w:p>
        </w:tc>
        <w:tc>
          <w:tcPr>
            <w:tcW w:w="851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240</w:t>
            </w:r>
          </w:p>
        </w:tc>
        <w:tc>
          <w:tcPr>
            <w:tcW w:w="85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0.300</w:t>
            </w:r>
          </w:p>
        </w:tc>
        <w:tc>
          <w:tcPr>
            <w:tcW w:w="1134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EE3C6A" w:rsidRPr="00EE3C6A" w:rsidRDefault="00EE3C6A" w:rsidP="00EE3C6A">
            <w:pPr>
              <w:jc w:val="center"/>
            </w:pPr>
            <w:r w:rsidRPr="00EE3C6A">
              <w:t>-</w:t>
            </w:r>
          </w:p>
        </w:tc>
      </w:tr>
    </w:tbl>
    <w:p w:rsidR="003716EB" w:rsidRPr="00EE3C6A" w:rsidRDefault="003716EB" w:rsidP="003716EB"/>
    <w:tbl>
      <w:tblPr>
        <w:tblW w:w="151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1134"/>
        <w:gridCol w:w="1134"/>
        <w:gridCol w:w="992"/>
        <w:gridCol w:w="992"/>
        <w:gridCol w:w="993"/>
        <w:gridCol w:w="1275"/>
        <w:gridCol w:w="1134"/>
        <w:gridCol w:w="1134"/>
        <w:gridCol w:w="851"/>
        <w:gridCol w:w="850"/>
        <w:gridCol w:w="1134"/>
        <w:gridCol w:w="960"/>
        <w:gridCol w:w="1167"/>
      </w:tblGrid>
      <w:tr w:rsidR="003716EB" w:rsidRPr="00EE3C6A" w:rsidTr="003716EB">
        <w:trPr>
          <w:trHeight w:val="375"/>
        </w:trPr>
        <w:tc>
          <w:tcPr>
            <w:tcW w:w="15168" w:type="dxa"/>
            <w:gridSpan w:val="14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rPr>
                <w:b/>
              </w:rPr>
              <w:br w:type="page"/>
            </w:r>
            <w:r w:rsidRPr="00EE3C6A">
              <w:t>Топливно-транспортного цеха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Рециркул</w:t>
            </w:r>
            <w:r w:rsidRPr="00EE3C6A">
              <w:t>я</w:t>
            </w:r>
            <w:r w:rsidRPr="00EE3C6A">
              <w:t xml:space="preserve">ции 1,2 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>4Н-5х4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Мары</w:t>
            </w:r>
            <w:r w:rsidRPr="00EE3C6A">
              <w:t>й</w:t>
            </w:r>
            <w:r w:rsidRPr="00EE3C6A">
              <w:t>ский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36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220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2980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  <w:rPr>
                <w:bCs/>
                <w:color w:val="000000"/>
              </w:rPr>
            </w:pPr>
            <w:r w:rsidRPr="00EE3C6A">
              <w:t>КЩ42-2МОД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0,4кВ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460</w:t>
            </w:r>
          </w:p>
        </w:tc>
        <w:tc>
          <w:tcPr>
            <w:tcW w:w="850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3.150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3716EB" w:rsidRPr="00EE3C6A" w:rsidRDefault="00A3021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Перекачки мазута 1-5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>12НА-22х6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Лебедя</w:t>
            </w:r>
            <w:r w:rsidRPr="00EE3C6A">
              <w:t>н</w:t>
            </w:r>
            <w:r w:rsidRPr="00EE3C6A">
              <w:t>ский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54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1460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rPr>
                <w:bCs/>
                <w:color w:val="000000"/>
              </w:rPr>
            </w:pPr>
            <w:r w:rsidRPr="00EE3C6A">
              <w:rPr>
                <w:bCs/>
                <w:color w:val="000000"/>
              </w:rPr>
              <w:t>ВА0Ф72-4УЗ</w:t>
            </w:r>
          </w:p>
          <w:p w:rsidR="003716EB" w:rsidRPr="00EE3C6A" w:rsidRDefault="003716EB" w:rsidP="003716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0,4кВ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30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325</w:t>
            </w:r>
          </w:p>
        </w:tc>
        <w:tc>
          <w:tcPr>
            <w:tcW w:w="850" w:type="dxa"/>
            <w:vAlign w:val="center"/>
          </w:tcPr>
          <w:p w:rsidR="003716EB" w:rsidRPr="00EE3C6A" w:rsidRDefault="0083548B" w:rsidP="003716EB">
            <w:pPr>
              <w:jc w:val="center"/>
            </w:pPr>
            <w:r w:rsidRPr="00EE3C6A">
              <w:t>1.420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3716EB" w:rsidRPr="00EE3C6A" w:rsidRDefault="0083548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Перекачки мазута 1-6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>20 НА- 22х3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Свессский</w:t>
            </w:r>
            <w:proofErr w:type="spellEnd"/>
            <w:r w:rsidRPr="00EE3C6A">
              <w:t xml:space="preserve"> завод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600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65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1485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85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 37-52/4ВП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0,4кВ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r w:rsidRPr="00EE3C6A">
              <w:t xml:space="preserve">    520</w:t>
            </w:r>
          </w:p>
        </w:tc>
        <w:tc>
          <w:tcPr>
            <w:tcW w:w="850" w:type="dxa"/>
            <w:vAlign w:val="center"/>
          </w:tcPr>
          <w:p w:rsidR="003716EB" w:rsidRPr="00EE3C6A" w:rsidRDefault="0083548B" w:rsidP="003716EB">
            <w:pPr>
              <w:jc w:val="center"/>
            </w:pPr>
            <w:r w:rsidRPr="00EE3C6A">
              <w:t>3.855</w:t>
            </w:r>
          </w:p>
        </w:tc>
        <w:tc>
          <w:tcPr>
            <w:tcW w:w="1134" w:type="dxa"/>
            <w:vAlign w:val="center"/>
          </w:tcPr>
          <w:p w:rsidR="003716EB" w:rsidRPr="00EE3C6A" w:rsidRDefault="006931C7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60" w:type="dxa"/>
            <w:vAlign w:val="center"/>
          </w:tcPr>
          <w:p w:rsidR="003716EB" w:rsidRPr="00EE3C6A" w:rsidRDefault="0083548B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Подачи м</w:t>
            </w:r>
            <w:r w:rsidRPr="00EE3C6A">
              <w:t>а</w:t>
            </w:r>
            <w:r w:rsidRPr="00EE3C6A">
              <w:t>зута 1-9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>НПС 65/35-500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Бобру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65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2950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МА37-52/ВП У-2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0,4кВ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160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530</w:t>
            </w:r>
          </w:p>
        </w:tc>
        <w:tc>
          <w:tcPr>
            <w:tcW w:w="850" w:type="dxa"/>
            <w:vAlign w:val="center"/>
          </w:tcPr>
          <w:p w:rsidR="003716EB" w:rsidRPr="00EE3C6A" w:rsidRDefault="002F6CDF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2</w:t>
            </w:r>
            <w:r w:rsidRPr="00EE3C6A">
              <w:t>.</w:t>
            </w:r>
            <w:r w:rsidRPr="00EE3C6A">
              <w:rPr>
                <w:lang w:val="en-US"/>
              </w:rPr>
              <w:t>950</w:t>
            </w:r>
          </w:p>
        </w:tc>
        <w:tc>
          <w:tcPr>
            <w:tcW w:w="1134" w:type="dxa"/>
            <w:vAlign w:val="center"/>
          </w:tcPr>
          <w:p w:rsidR="003716EB" w:rsidRPr="00EE3C6A" w:rsidRDefault="006931C7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60" w:type="dxa"/>
            <w:vAlign w:val="center"/>
          </w:tcPr>
          <w:p w:rsidR="003716EB" w:rsidRPr="00EE3C6A" w:rsidRDefault="002F6CDF" w:rsidP="002F6CDF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Насос под</w:t>
            </w:r>
            <w:r w:rsidRPr="00EE3C6A">
              <w:t>а</w:t>
            </w:r>
            <w:r w:rsidRPr="00EE3C6A">
              <w:t xml:space="preserve">чи мазута </w:t>
            </w:r>
            <w:r w:rsidRPr="00EE3C6A">
              <w:rPr>
                <w:lang w:val="en-US"/>
              </w:rPr>
              <w:t>I</w:t>
            </w:r>
            <w:r w:rsidRPr="00EE3C6A">
              <w:t xml:space="preserve"> подъема НПМ-1-4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 xml:space="preserve"> 5НК-9х1УХЛ</w:t>
            </w:r>
          </w:p>
          <w:p w:rsidR="003716EB" w:rsidRPr="006931C7" w:rsidRDefault="003716EB" w:rsidP="003716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-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65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54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2940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АИММ 180</w:t>
            </w:r>
            <w:r w:rsidRPr="00EE3C6A">
              <w:rPr>
                <w:lang w:val="en-US"/>
              </w:rPr>
              <w:t>S</w:t>
            </w:r>
            <w:r w:rsidRPr="00EE3C6A">
              <w:t>2 У2,5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380в   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22 квт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220</w:t>
            </w:r>
          </w:p>
        </w:tc>
        <w:tc>
          <w:tcPr>
            <w:tcW w:w="850" w:type="dxa"/>
            <w:vAlign w:val="center"/>
          </w:tcPr>
          <w:p w:rsidR="003716EB" w:rsidRPr="00EE3C6A" w:rsidRDefault="00F75724" w:rsidP="003716EB">
            <w:pPr>
              <w:jc w:val="center"/>
            </w:pPr>
            <w:r w:rsidRPr="00EE3C6A">
              <w:t>0.450</w:t>
            </w:r>
          </w:p>
        </w:tc>
        <w:tc>
          <w:tcPr>
            <w:tcW w:w="1134" w:type="dxa"/>
            <w:vAlign w:val="center"/>
          </w:tcPr>
          <w:p w:rsidR="003716EB" w:rsidRPr="00EE3C6A" w:rsidRDefault="006931C7" w:rsidP="003716EB">
            <w:pPr>
              <w:jc w:val="center"/>
            </w:pPr>
            <w:r w:rsidRPr="00EE3C6A">
              <w:t>Масляная ванна</w:t>
            </w:r>
          </w:p>
        </w:tc>
        <w:tc>
          <w:tcPr>
            <w:tcW w:w="960" w:type="dxa"/>
            <w:vAlign w:val="center"/>
          </w:tcPr>
          <w:p w:rsidR="003716EB" w:rsidRPr="00EE3C6A" w:rsidRDefault="00F75724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>Перекачки мазута 1-7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  <w:rPr>
                <w:lang w:val="en-US"/>
              </w:rPr>
            </w:pPr>
            <w:r w:rsidRPr="006931C7">
              <w:t>А3 3Вх2 32016-250/10Б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ОАО «</w:t>
            </w:r>
            <w:proofErr w:type="spellStart"/>
            <w:r w:rsidRPr="00EE3C6A">
              <w:t>Ливги</w:t>
            </w:r>
            <w:r w:rsidRPr="00EE3C6A">
              <w:t>д</w:t>
            </w:r>
            <w:r w:rsidRPr="00EE3C6A">
              <w:t>ромаш</w:t>
            </w:r>
            <w:proofErr w:type="spellEnd"/>
            <w:r w:rsidRPr="00EE3C6A">
              <w:t>»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252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1470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 280 М4 У2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380в   132 квт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F75724">
            <w:pPr>
              <w:jc w:val="center"/>
            </w:pPr>
            <w:r w:rsidRPr="00EE3C6A">
              <w:t>1010</w:t>
            </w:r>
          </w:p>
        </w:tc>
        <w:tc>
          <w:tcPr>
            <w:tcW w:w="850" w:type="dxa"/>
            <w:vAlign w:val="center"/>
          </w:tcPr>
          <w:p w:rsidR="003716EB" w:rsidRPr="00EE3C6A" w:rsidRDefault="00F75724" w:rsidP="00F75724">
            <w:pPr>
              <w:jc w:val="center"/>
            </w:pPr>
            <w:r w:rsidRPr="00EE3C6A">
              <w:t>3.100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смазка через пресс-маслёнки</w:t>
            </w:r>
          </w:p>
        </w:tc>
        <w:tc>
          <w:tcPr>
            <w:tcW w:w="960" w:type="dxa"/>
            <w:vAlign w:val="center"/>
          </w:tcPr>
          <w:p w:rsidR="003716EB" w:rsidRPr="00EE3C6A" w:rsidRDefault="006931C7" w:rsidP="003716EB">
            <w:pPr>
              <w:jc w:val="center"/>
            </w:pPr>
            <w:r>
              <w:t>к</w:t>
            </w:r>
            <w:r w:rsidRPr="00EE3C6A">
              <w:t>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lastRenderedPageBreak/>
              <w:t xml:space="preserve">Откачки стоков 1,2 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>СД 80-18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- 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32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2900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A2C76">
            <w:pPr>
              <w:jc w:val="center"/>
            </w:pPr>
            <w:r w:rsidRPr="00EE3C6A">
              <w:rPr>
                <w:bCs/>
                <w:color w:val="000000"/>
              </w:rPr>
              <w:t>АИР10082УЗ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10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</w:t>
            </w:r>
          </w:p>
        </w:tc>
        <w:tc>
          <w:tcPr>
            <w:tcW w:w="850" w:type="dxa"/>
            <w:vAlign w:val="center"/>
          </w:tcPr>
          <w:p w:rsidR="003716EB" w:rsidRPr="00EE3C6A" w:rsidRDefault="004752EF" w:rsidP="003716EB">
            <w:pPr>
              <w:jc w:val="center"/>
              <w:rPr>
                <w:highlight w:val="yellow"/>
              </w:rPr>
            </w:pPr>
            <w:r w:rsidRPr="006931C7">
              <w:t>0.275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3716EB" w:rsidRPr="00EE3C6A" w:rsidRDefault="004752EF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r w:rsidRPr="00EE3C6A">
              <w:t xml:space="preserve">Откачки стоков 1,2 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r w:rsidRPr="006931C7">
              <w:t>СМ 125-80-315/4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Ливе</w:t>
            </w:r>
            <w:r w:rsidRPr="00EE3C6A">
              <w:t>н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32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1450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А180 S4 У3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22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140</w:t>
            </w:r>
          </w:p>
        </w:tc>
        <w:tc>
          <w:tcPr>
            <w:tcW w:w="850" w:type="dxa"/>
            <w:vAlign w:val="center"/>
          </w:tcPr>
          <w:p w:rsidR="003716EB" w:rsidRPr="00EE3C6A" w:rsidRDefault="00091D67" w:rsidP="003716EB">
            <w:pPr>
              <w:jc w:val="center"/>
            </w:pPr>
            <w:r w:rsidRPr="00EE3C6A">
              <w:t>0.370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3716EB" w:rsidRPr="00EE3C6A" w:rsidRDefault="00091D67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Замазуче</w:t>
            </w:r>
            <w:r w:rsidRPr="00EE3C6A">
              <w:t>н</w:t>
            </w:r>
            <w:r w:rsidRPr="00EE3C6A">
              <w:t>ные</w:t>
            </w:r>
            <w:proofErr w:type="spellEnd"/>
            <w:r w:rsidRPr="00EE3C6A">
              <w:t xml:space="preserve"> стоки 1,2 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 xml:space="preserve">К 45/55А 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Ката</w:t>
            </w:r>
            <w:r w:rsidRPr="00EE3C6A">
              <w:t>й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160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29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1500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80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  <w:rPr>
                <w:bCs/>
                <w:color w:val="000000"/>
              </w:rPr>
            </w:pPr>
            <w:r w:rsidRPr="00EE3C6A">
              <w:t>4А-1П32М4</w:t>
            </w:r>
          </w:p>
          <w:p w:rsidR="003716EB" w:rsidRPr="00EE3C6A" w:rsidRDefault="003716EB" w:rsidP="003716EB">
            <w:pPr>
              <w:jc w:val="center"/>
            </w:pP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0,4 </w:t>
            </w:r>
            <w:proofErr w:type="spellStart"/>
            <w:r w:rsidRPr="00EE3C6A">
              <w:t>кВ</w:t>
            </w:r>
            <w:proofErr w:type="spellEnd"/>
          </w:p>
          <w:p w:rsidR="003716EB" w:rsidRPr="00EE3C6A" w:rsidRDefault="003716EB" w:rsidP="003716EB">
            <w:pPr>
              <w:jc w:val="center"/>
            </w:pPr>
            <w:r w:rsidRPr="00EE3C6A">
              <w:t>11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100</w:t>
            </w:r>
          </w:p>
        </w:tc>
        <w:tc>
          <w:tcPr>
            <w:tcW w:w="850" w:type="dxa"/>
            <w:vAlign w:val="center"/>
          </w:tcPr>
          <w:p w:rsidR="003716EB" w:rsidRPr="00EE3C6A" w:rsidRDefault="00091D67" w:rsidP="003716EB">
            <w:pPr>
              <w:jc w:val="center"/>
            </w:pPr>
            <w:r w:rsidRPr="00EE3C6A">
              <w:t>0.265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3716EB" w:rsidRPr="00EE3C6A" w:rsidRDefault="00091D67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  <w:tr w:rsidR="003716EB" w:rsidRPr="00EE3C6A" w:rsidTr="006931C7">
        <w:trPr>
          <w:trHeight w:val="656"/>
        </w:trPr>
        <w:tc>
          <w:tcPr>
            <w:tcW w:w="1418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Дренажные 1,2 </w:t>
            </w:r>
          </w:p>
        </w:tc>
        <w:tc>
          <w:tcPr>
            <w:tcW w:w="1134" w:type="dxa"/>
            <w:vAlign w:val="center"/>
          </w:tcPr>
          <w:p w:rsidR="003716EB" w:rsidRPr="006931C7" w:rsidRDefault="003716EB" w:rsidP="003716EB">
            <w:pPr>
              <w:jc w:val="center"/>
            </w:pPr>
            <w:r w:rsidRPr="006931C7">
              <w:t>Ш-40-6-18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proofErr w:type="spellStart"/>
            <w:r w:rsidRPr="00EE3C6A">
              <w:t>Ливе</w:t>
            </w:r>
            <w:r w:rsidRPr="00EE3C6A">
              <w:t>н</w:t>
            </w:r>
            <w:r w:rsidRPr="00EE3C6A">
              <w:t>ский</w:t>
            </w:r>
            <w:proofErr w:type="spellEnd"/>
            <w:r w:rsidRPr="00EE3C6A">
              <w:t xml:space="preserve"> з</w:t>
            </w:r>
            <w:r w:rsidRPr="00EE3C6A">
              <w:t>а</w:t>
            </w:r>
            <w:r w:rsidRPr="00EE3C6A">
              <w:t>вод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18</w:t>
            </w:r>
          </w:p>
        </w:tc>
        <w:tc>
          <w:tcPr>
            <w:tcW w:w="992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20</w:t>
            </w:r>
          </w:p>
        </w:tc>
        <w:tc>
          <w:tcPr>
            <w:tcW w:w="993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950</w:t>
            </w:r>
          </w:p>
        </w:tc>
        <w:tc>
          <w:tcPr>
            <w:tcW w:w="1275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60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ТАМ-132М-386</w:t>
            </w:r>
          </w:p>
        </w:tc>
        <w:tc>
          <w:tcPr>
            <w:tcW w:w="1134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0,4кВ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5,5</w:t>
            </w:r>
          </w:p>
        </w:tc>
        <w:tc>
          <w:tcPr>
            <w:tcW w:w="851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50</w:t>
            </w:r>
          </w:p>
        </w:tc>
        <w:tc>
          <w:tcPr>
            <w:tcW w:w="850" w:type="dxa"/>
            <w:vAlign w:val="center"/>
          </w:tcPr>
          <w:p w:rsidR="003716EB" w:rsidRPr="00EE3C6A" w:rsidRDefault="00091D67" w:rsidP="003716EB">
            <w:pPr>
              <w:jc w:val="center"/>
            </w:pPr>
            <w:r w:rsidRPr="00EE3C6A">
              <w:t>0.250</w:t>
            </w:r>
          </w:p>
        </w:tc>
        <w:tc>
          <w:tcPr>
            <w:tcW w:w="1134" w:type="dxa"/>
            <w:vAlign w:val="center"/>
          </w:tcPr>
          <w:p w:rsidR="003716EB" w:rsidRPr="00EE3C6A" w:rsidRDefault="00EE3C6A" w:rsidP="003716EB">
            <w:pPr>
              <w:jc w:val="center"/>
            </w:pPr>
            <w:r w:rsidRPr="00EE3C6A">
              <w:t>Конс</w:t>
            </w:r>
            <w:r w:rsidRPr="00EE3C6A">
              <w:t>и</w:t>
            </w:r>
            <w:r w:rsidRPr="00EE3C6A">
              <w:t>стентная</w:t>
            </w:r>
          </w:p>
        </w:tc>
        <w:tc>
          <w:tcPr>
            <w:tcW w:w="960" w:type="dxa"/>
            <w:vAlign w:val="center"/>
          </w:tcPr>
          <w:p w:rsidR="003716EB" w:rsidRPr="00EE3C6A" w:rsidRDefault="006931C7" w:rsidP="00091D67">
            <w:r w:rsidRPr="00EE3C6A">
              <w:t>качения</w:t>
            </w:r>
          </w:p>
        </w:tc>
        <w:tc>
          <w:tcPr>
            <w:tcW w:w="1167" w:type="dxa"/>
            <w:vAlign w:val="center"/>
          </w:tcPr>
          <w:p w:rsidR="003716EB" w:rsidRPr="00EE3C6A" w:rsidRDefault="003716EB" w:rsidP="003716EB">
            <w:pPr>
              <w:jc w:val="center"/>
            </w:pPr>
            <w:r w:rsidRPr="00EE3C6A">
              <w:t>1</w:t>
            </w:r>
          </w:p>
        </w:tc>
      </w:tr>
    </w:tbl>
    <w:p w:rsidR="003716EB" w:rsidRPr="00EE3C6A" w:rsidRDefault="003716EB" w:rsidP="003716EB">
      <w:pPr>
        <w:jc w:val="right"/>
      </w:pPr>
    </w:p>
    <w:p w:rsidR="003716EB" w:rsidRPr="00EE3C6A" w:rsidRDefault="003716EB" w:rsidP="003716EB">
      <w:pPr>
        <w:jc w:val="right"/>
      </w:pPr>
    </w:p>
    <w:p w:rsidR="003716EB" w:rsidRPr="00EE3C6A" w:rsidRDefault="003716EB" w:rsidP="003716EB">
      <w:pPr>
        <w:jc w:val="right"/>
      </w:pPr>
    </w:p>
    <w:p w:rsidR="003716EB" w:rsidRPr="00EE3C6A" w:rsidRDefault="003716EB" w:rsidP="003716EB">
      <w:pPr>
        <w:jc w:val="right"/>
      </w:pPr>
    </w:p>
    <w:p w:rsidR="003716EB" w:rsidRPr="00EE3C6A" w:rsidRDefault="003716EB" w:rsidP="003716EB">
      <w:pPr>
        <w:jc w:val="right"/>
      </w:pPr>
    </w:p>
    <w:p w:rsidR="003716EB" w:rsidRPr="00EE3C6A" w:rsidRDefault="003716EB" w:rsidP="003716EB">
      <w:pPr>
        <w:jc w:val="center"/>
        <w:rPr>
          <w:b/>
          <w:lang w:eastAsia="x-none"/>
        </w:rPr>
      </w:pPr>
    </w:p>
    <w:p w:rsidR="003716EB" w:rsidRPr="00EE3C6A" w:rsidRDefault="003716EB" w:rsidP="003716EB">
      <w:pPr>
        <w:jc w:val="center"/>
        <w:rPr>
          <w:b/>
        </w:rPr>
      </w:pPr>
      <w:r w:rsidRPr="00EE3C6A">
        <w:rPr>
          <w:b/>
          <w:lang w:eastAsia="x-none"/>
        </w:rPr>
        <w:t>Технические</w:t>
      </w:r>
      <w:r w:rsidRPr="00EE3C6A">
        <w:rPr>
          <w:b/>
          <w:lang w:val="x-none" w:eastAsia="x-none"/>
        </w:rPr>
        <w:t xml:space="preserve"> </w:t>
      </w:r>
      <w:r w:rsidRPr="00EE3C6A">
        <w:rPr>
          <w:b/>
          <w:lang w:eastAsia="x-none"/>
        </w:rPr>
        <w:t>х</w:t>
      </w:r>
      <w:r w:rsidRPr="00EE3C6A">
        <w:rPr>
          <w:b/>
        </w:rPr>
        <w:t>арактеристики насосов иностранного производства</w:t>
      </w:r>
    </w:p>
    <w:p w:rsidR="003716EB" w:rsidRPr="00EE3C6A" w:rsidRDefault="003716EB" w:rsidP="003716EB"/>
    <w:tbl>
      <w:tblPr>
        <w:tblW w:w="150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5"/>
        <w:gridCol w:w="1136"/>
        <w:gridCol w:w="992"/>
        <w:gridCol w:w="993"/>
        <w:gridCol w:w="708"/>
        <w:gridCol w:w="851"/>
        <w:gridCol w:w="1135"/>
        <w:gridCol w:w="2411"/>
        <w:gridCol w:w="992"/>
        <w:gridCol w:w="709"/>
        <w:gridCol w:w="850"/>
        <w:gridCol w:w="851"/>
        <w:gridCol w:w="992"/>
        <w:gridCol w:w="1135"/>
      </w:tblGrid>
      <w:tr w:rsidR="003716EB" w:rsidRPr="00EE3C6A" w:rsidTr="00B5442E">
        <w:trPr>
          <w:trHeight w:val="200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Наимен</w:t>
            </w:r>
            <w:r w:rsidRPr="00EE3C6A">
              <w:t>о</w:t>
            </w:r>
            <w:r w:rsidRPr="00EE3C6A">
              <w:t>вание насосов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Завод-изгот</w:t>
            </w:r>
            <w:r w:rsidRPr="00EE3C6A">
              <w:t>о</w:t>
            </w:r>
            <w:r w:rsidRPr="00EE3C6A">
              <w:t>витель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Прои</w:t>
            </w:r>
            <w:r w:rsidRPr="00EE3C6A">
              <w:t>з</w:t>
            </w:r>
            <w:r w:rsidRPr="00EE3C6A">
              <w:t>вод</w:t>
            </w:r>
            <w:r w:rsidRPr="00EE3C6A">
              <w:t>и</w:t>
            </w:r>
            <w:r w:rsidRPr="00EE3C6A">
              <w:t>тел</w:t>
            </w:r>
            <w:r w:rsidRPr="00EE3C6A">
              <w:t>ь</w:t>
            </w:r>
            <w:r w:rsidRPr="00EE3C6A">
              <w:t>ность</w:t>
            </w:r>
            <w:r w:rsidRPr="00EE3C6A">
              <w:rPr>
                <w:lang w:val="en-US"/>
              </w:rPr>
              <w:t>,</w:t>
            </w:r>
            <w:r w:rsidRPr="00EE3C6A">
              <w:t xml:space="preserve"> м³/ч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Напор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м. вод. 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Ск</w:t>
            </w:r>
            <w:r w:rsidRPr="00EE3C6A">
              <w:t>о</w:t>
            </w:r>
            <w:r w:rsidRPr="00EE3C6A">
              <w:t>рость вращ</w:t>
            </w:r>
            <w:r w:rsidRPr="00EE3C6A">
              <w:t>е</w:t>
            </w:r>
            <w:r w:rsidRPr="00EE3C6A">
              <w:t>ния об/мин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Темпер</w:t>
            </w:r>
            <w:r w:rsidRPr="00EE3C6A">
              <w:t>а</w:t>
            </w:r>
            <w:r w:rsidRPr="00EE3C6A">
              <w:t>тура п</w:t>
            </w:r>
            <w:r w:rsidRPr="00EE3C6A">
              <w:t>е</w:t>
            </w:r>
            <w:r w:rsidRPr="00EE3C6A">
              <w:t>рекачив</w:t>
            </w:r>
            <w:r w:rsidRPr="00EE3C6A">
              <w:t>а</w:t>
            </w:r>
            <w:r w:rsidRPr="00EE3C6A">
              <w:t>емой жидкости, ºС, не б</w:t>
            </w:r>
            <w:r w:rsidRPr="00EE3C6A">
              <w:t>о</w:t>
            </w:r>
            <w:r w:rsidRPr="00EE3C6A">
              <w:t>лее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 xml:space="preserve">Тип </w:t>
            </w:r>
            <w:r w:rsidRPr="00EE3C6A">
              <w:br/>
              <w:t>электродвигателя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Напр</w:t>
            </w:r>
            <w:r w:rsidRPr="00EE3C6A">
              <w:t>я</w:t>
            </w:r>
            <w:r w:rsidRPr="00EE3C6A">
              <w:t>жение и Мо</w:t>
            </w:r>
            <w:r w:rsidRPr="00EE3C6A">
              <w:t>щ</w:t>
            </w:r>
            <w:r w:rsidRPr="00EE3C6A">
              <w:t>ность двигат</w:t>
            </w:r>
            <w:r w:rsidRPr="00EE3C6A">
              <w:t>е</w:t>
            </w:r>
            <w:r w:rsidRPr="00EE3C6A">
              <w:t>ля кВт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Вес эле</w:t>
            </w:r>
            <w:r w:rsidRPr="00EE3C6A">
              <w:t>к</w:t>
            </w:r>
            <w:r w:rsidRPr="00EE3C6A">
              <w:t>тр</w:t>
            </w:r>
            <w:r w:rsidRPr="00EE3C6A">
              <w:t>о</w:t>
            </w:r>
            <w:r w:rsidRPr="00EE3C6A">
              <w:t>дв</w:t>
            </w:r>
            <w:r w:rsidRPr="00EE3C6A">
              <w:t>и</w:t>
            </w:r>
            <w:r w:rsidRPr="00EE3C6A">
              <w:t>гателя</w:t>
            </w:r>
            <w:r w:rsidRPr="00EE3C6A">
              <w:rPr>
                <w:lang w:val="en-US"/>
              </w:rPr>
              <w:t xml:space="preserve"> </w:t>
            </w:r>
            <w:r w:rsidRPr="00EE3C6A"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Вес насоса,</w:t>
            </w:r>
          </w:p>
          <w:p w:rsidR="003716EB" w:rsidRPr="00EE3C6A" w:rsidRDefault="003716EB" w:rsidP="003716EB">
            <w:pPr>
              <w:jc w:val="center"/>
            </w:pPr>
            <w:r w:rsidRPr="00EE3C6A">
              <w:t>тонн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Сист</w:t>
            </w:r>
            <w:r w:rsidRPr="00EE3C6A">
              <w:t>е</w:t>
            </w:r>
            <w:r w:rsidRPr="00EE3C6A">
              <w:t>ма смазки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По</w:t>
            </w:r>
            <w:r w:rsidRPr="00EE3C6A">
              <w:t>д</w:t>
            </w:r>
            <w:r w:rsidRPr="00EE3C6A">
              <w:t>шипн</w:t>
            </w:r>
            <w:r w:rsidRPr="00EE3C6A">
              <w:t>и</w:t>
            </w:r>
            <w:r w:rsidRPr="00EE3C6A">
              <w:t>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6EB" w:rsidRPr="00EE3C6A" w:rsidRDefault="003716EB" w:rsidP="003716EB">
            <w:pPr>
              <w:jc w:val="center"/>
            </w:pPr>
            <w:r w:rsidRPr="00EE3C6A">
              <w:t>Наличие груз</w:t>
            </w:r>
            <w:r w:rsidRPr="00EE3C6A">
              <w:t>о</w:t>
            </w:r>
            <w:r w:rsidRPr="00EE3C6A">
              <w:t>подъе</w:t>
            </w:r>
            <w:r w:rsidRPr="00EE3C6A">
              <w:t>м</w:t>
            </w:r>
            <w:r w:rsidRPr="00EE3C6A">
              <w:t>ного м</w:t>
            </w:r>
            <w:r w:rsidRPr="00EE3C6A">
              <w:t>е</w:t>
            </w:r>
            <w:r w:rsidRPr="00EE3C6A">
              <w:t>ханизма, г/п, тонн</w:t>
            </w:r>
          </w:p>
        </w:tc>
      </w:tr>
      <w:tr w:rsidR="00B5442E" w:rsidRPr="00EE3C6A" w:rsidTr="00B5442E">
        <w:trPr>
          <w:trHeight w:val="1217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3716EB">
            <w:r w:rsidRPr="00EE3C6A">
              <w:t xml:space="preserve">Насос </w:t>
            </w:r>
            <w:proofErr w:type="spellStart"/>
            <w:r w:rsidRPr="00EE3C6A">
              <w:t>по</w:t>
            </w:r>
            <w:r w:rsidRPr="00EE3C6A">
              <w:t>д</w:t>
            </w:r>
            <w:r w:rsidRPr="00EE3C6A">
              <w:t>питочной</w:t>
            </w:r>
            <w:proofErr w:type="spellEnd"/>
            <w:r w:rsidRPr="00EE3C6A">
              <w:t xml:space="preserve"> воды </w:t>
            </w:r>
          </w:p>
          <w:p w:rsidR="00B5442E" w:rsidRPr="00EE3C6A" w:rsidRDefault="00B5442E" w:rsidP="003716EB">
            <w:r w:rsidRPr="00EE3C6A">
              <w:t>№1,2</w:t>
            </w:r>
          </w:p>
          <w:p w:rsidR="00B5442E" w:rsidRPr="00EE3C6A" w:rsidRDefault="00B5442E" w:rsidP="003716EB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E" w:rsidRPr="00EE3C6A" w:rsidRDefault="00B5442E" w:rsidP="003716EB">
            <w:r w:rsidRPr="00EE3C6A">
              <w:rPr>
                <w:lang w:val="en-US"/>
              </w:rPr>
              <w:t>KSB ETANORM</w:t>
            </w:r>
            <w:r w:rsidRPr="00EE3C6A">
              <w:t xml:space="preserve">  </w:t>
            </w:r>
            <w:r w:rsidRPr="00EE3C6A">
              <w:rPr>
                <w:lang w:val="en-US"/>
              </w:rPr>
              <w:t>C</w:t>
            </w:r>
            <w:r w:rsidRPr="00EE3C6A">
              <w:t xml:space="preserve">  065 - 200.</w:t>
            </w:r>
            <w:r w:rsidRPr="00EE3C6A">
              <w:rPr>
                <w:lang w:val="en-US"/>
              </w:rPr>
              <w:t>C</w:t>
            </w:r>
            <w:r w:rsidRPr="00EE3C6A">
              <w:t xml:space="preserve"> 10</w:t>
            </w:r>
          </w:p>
          <w:p w:rsidR="00B5442E" w:rsidRPr="00EE3C6A" w:rsidRDefault="00B5442E" w:rsidP="003716EB">
            <w:pPr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KSB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pPr>
              <w:jc w:val="center"/>
            </w:pPr>
            <w:r w:rsidRPr="00EE3C6A">
              <w:t xml:space="preserve">80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3716EB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   </w:t>
            </w:r>
          </w:p>
          <w:p w:rsidR="00B5442E" w:rsidRPr="00EE3C6A" w:rsidRDefault="00B5442E" w:rsidP="003716EB">
            <w:r w:rsidRPr="00EE3C6A">
              <w:t xml:space="preserve">   60 </w:t>
            </w:r>
          </w:p>
          <w:p w:rsidR="00B5442E" w:rsidRPr="00EE3C6A" w:rsidRDefault="00B5442E" w:rsidP="003716E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r w:rsidRPr="00EE3C6A">
              <w:t xml:space="preserve"> 2945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pPr>
              <w:rPr>
                <w:lang w:val="en-US"/>
              </w:rPr>
            </w:pPr>
            <w:r w:rsidRPr="00EE3C6A">
              <w:rPr>
                <w:lang w:val="en-US"/>
              </w:rPr>
              <w:t>SIEMENS</w:t>
            </w:r>
          </w:p>
          <w:p w:rsidR="00B5442E" w:rsidRPr="00EE3C6A" w:rsidRDefault="00B5442E" w:rsidP="003716EB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D-91056 ERLANGEN          IP 55          3~Mot 1LG4 183-2AA60-Z  180M IMB3 </w:t>
            </w:r>
            <w:proofErr w:type="spellStart"/>
            <w:r w:rsidRPr="00EE3C6A">
              <w:rPr>
                <w:lang w:val="en-US"/>
              </w:rPr>
              <w:t>Th.Cl.F</w:t>
            </w:r>
            <w:proofErr w:type="spellEnd"/>
            <w:r w:rsidRPr="00EE3C6A">
              <w:rPr>
                <w:lang w:val="en-US"/>
              </w:rPr>
              <w:t xml:space="preserve">     EN 60 034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pPr>
              <w:jc w:val="center"/>
            </w:pPr>
            <w:r w:rsidRPr="00EE3C6A">
              <w:rPr>
                <w:lang w:val="en-US"/>
              </w:rPr>
              <w:t xml:space="preserve"> </w:t>
            </w:r>
            <w:r w:rsidRPr="00EE3C6A"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B5442E" w:rsidRDefault="00B5442E" w:rsidP="003716EB">
            <w:pPr>
              <w:jc w:val="center"/>
              <w:rPr>
                <w:sz w:val="20"/>
                <w:szCs w:val="20"/>
              </w:rPr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3716EB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3716EB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3716EB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2012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lastRenderedPageBreak/>
              <w:t xml:space="preserve">Насос-дозатор сульфата алюминия </w:t>
            </w:r>
          </w:p>
          <w:p w:rsidR="00B5442E" w:rsidRPr="00EE3C6A" w:rsidRDefault="00B5442E" w:rsidP="00B5442E">
            <w:r w:rsidRPr="00EE3C6A">
              <w:t>№1,2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DS 15\144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BRAN+LUEBBE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NORDERSTEDT / GE</w:t>
            </w:r>
            <w:r w:rsidRPr="00EE3C6A">
              <w:rPr>
                <w:lang w:val="en-US"/>
              </w:rPr>
              <w:t>R</w:t>
            </w:r>
            <w:r w:rsidRPr="00EE3C6A">
              <w:rPr>
                <w:lang w:val="en-US"/>
              </w:rPr>
              <w:t>MANY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Job-No 51128837.1000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15л/час;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2760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proofErr w:type="spellStart"/>
            <w:r w:rsidRPr="00EE3C6A">
              <w:rPr>
                <w:lang w:val="en-US"/>
              </w:rPr>
              <w:t>Marelli</w:t>
            </w:r>
            <w:proofErr w:type="spellEnd"/>
            <w:r w:rsidRPr="00EE3C6A">
              <w:rPr>
                <w:lang w:val="en-US"/>
              </w:rPr>
              <w:t xml:space="preserve"> </w:t>
            </w:r>
            <w:proofErr w:type="spellStart"/>
            <w:r w:rsidRPr="00EE3C6A">
              <w:rPr>
                <w:lang w:val="en-US"/>
              </w:rPr>
              <w:t>motori</w:t>
            </w:r>
            <w:proofErr w:type="spellEnd"/>
            <w:r w:rsidRPr="00EE3C6A">
              <w:rPr>
                <w:lang w:val="en-US"/>
              </w:rPr>
              <w:t xml:space="preserve">     EN.60034-1   IEC 34-1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Mot. 3~  MA63A2-B14  COD.A4CO601C11117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proofErr w:type="spellStart"/>
            <w:r w:rsidRPr="00EE3C6A">
              <w:rPr>
                <w:lang w:val="en-US"/>
              </w:rPr>
              <w:t>I.Cl.F</w:t>
            </w:r>
            <w:proofErr w:type="spellEnd"/>
            <w:r w:rsidRPr="00EE3C6A">
              <w:rPr>
                <w:lang w:val="en-US"/>
              </w:rPr>
              <w:t xml:space="preserve">-PTC    IP55 S1       </w:t>
            </w:r>
          </w:p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 xml:space="preserve">6201-2Z        </w:t>
            </w:r>
            <w:proofErr w:type="spellStart"/>
            <w:r w:rsidRPr="00EE3C6A">
              <w:rPr>
                <w:lang w:val="en-US"/>
              </w:rPr>
              <w:t>6201-2Z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0,18.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-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 xml:space="preserve">Насос-дозатор слабого раствора щелочи </w:t>
            </w:r>
          </w:p>
          <w:p w:rsidR="00B5442E" w:rsidRPr="00EE3C6A" w:rsidRDefault="00B5442E" w:rsidP="00B5442E">
            <w:r w:rsidRPr="00EE3C6A">
              <w:t>№1,2</w:t>
            </w:r>
          </w:p>
          <w:p w:rsidR="00B5442E" w:rsidRPr="00EE3C6A" w:rsidRDefault="00B5442E" w:rsidP="00B5442E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DS 15\144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BRAN+LUEBBE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NORDERSTEDT / GE</w:t>
            </w:r>
            <w:r w:rsidRPr="00EE3C6A">
              <w:rPr>
                <w:lang w:val="en-US"/>
              </w:rPr>
              <w:t>R</w:t>
            </w:r>
            <w:r w:rsidRPr="00EE3C6A">
              <w:rPr>
                <w:lang w:val="en-US"/>
              </w:rPr>
              <w:t>MANY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Job-No 51128837.1000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15л/час;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2760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 </w:t>
            </w:r>
            <w:proofErr w:type="spellStart"/>
            <w:r w:rsidRPr="00EE3C6A">
              <w:rPr>
                <w:lang w:val="en-US"/>
              </w:rPr>
              <w:t>Marelli</w:t>
            </w:r>
            <w:proofErr w:type="spellEnd"/>
            <w:r w:rsidRPr="00EE3C6A">
              <w:rPr>
                <w:lang w:val="en-US"/>
              </w:rPr>
              <w:t xml:space="preserve"> </w:t>
            </w:r>
            <w:proofErr w:type="spellStart"/>
            <w:r w:rsidRPr="00EE3C6A">
              <w:rPr>
                <w:lang w:val="en-US"/>
              </w:rPr>
              <w:t>motori</w:t>
            </w:r>
            <w:proofErr w:type="spellEnd"/>
            <w:r w:rsidRPr="00EE3C6A">
              <w:rPr>
                <w:lang w:val="en-US"/>
              </w:rPr>
              <w:t xml:space="preserve">     EN.60034-1   IEC 34-1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Mot. 3~  MA63A2-B14  COD.A4CO601C11117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proofErr w:type="spellStart"/>
            <w:r w:rsidRPr="00EE3C6A">
              <w:rPr>
                <w:lang w:val="en-US"/>
              </w:rPr>
              <w:t>I.Cl.F</w:t>
            </w:r>
            <w:proofErr w:type="spellEnd"/>
            <w:r w:rsidRPr="00EE3C6A">
              <w:rPr>
                <w:lang w:val="en-US"/>
              </w:rPr>
              <w:t xml:space="preserve">-PTC    IP55 S1       </w:t>
            </w:r>
          </w:p>
          <w:p w:rsidR="00B5442E" w:rsidRPr="00EE3C6A" w:rsidRDefault="00B5442E" w:rsidP="00B5442E">
            <w:pPr>
              <w:jc w:val="center"/>
            </w:pPr>
            <w:r w:rsidRPr="00EE3C6A">
              <w:t>6201-2</w:t>
            </w:r>
            <w:r w:rsidRPr="00EE3C6A">
              <w:rPr>
                <w:lang w:val="en-US"/>
              </w:rPr>
              <w:t>Z</w:t>
            </w:r>
            <w:r w:rsidRPr="00EE3C6A">
              <w:t xml:space="preserve">        6201-2</w:t>
            </w:r>
            <w:r w:rsidRPr="00EE3C6A">
              <w:rPr>
                <w:lang w:val="en-US"/>
              </w:rPr>
              <w:t>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r w:rsidRPr="00EE3C6A">
              <w:t xml:space="preserve">    0,18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-</w:t>
            </w:r>
          </w:p>
        </w:tc>
      </w:tr>
      <w:tr w:rsidR="00B5442E" w:rsidRPr="00EE3C6A" w:rsidTr="000041D6">
        <w:trPr>
          <w:trHeight w:val="545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 xml:space="preserve">Насос очищенной воды </w:t>
            </w:r>
          </w:p>
          <w:p w:rsidR="00B5442E" w:rsidRPr="00EE3C6A" w:rsidRDefault="00B5442E" w:rsidP="00B5442E">
            <w:r w:rsidRPr="00EE3C6A">
              <w:t>№1,2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E" w:rsidRPr="00EE3C6A" w:rsidRDefault="00B5442E" w:rsidP="00B5442E">
            <w:r w:rsidRPr="00EE3C6A">
              <w:rPr>
                <w:lang w:val="en-US"/>
              </w:rPr>
              <w:t>KSB</w:t>
            </w:r>
            <w:r w:rsidRPr="00EE3C6A">
              <w:t xml:space="preserve"> </w:t>
            </w:r>
            <w:r w:rsidRPr="00EE3C6A">
              <w:rPr>
                <w:lang w:val="en-US"/>
              </w:rPr>
              <w:t>ETANORM</w:t>
            </w:r>
            <w:r w:rsidRPr="00EE3C6A">
              <w:t xml:space="preserve">  </w:t>
            </w:r>
            <w:r w:rsidRPr="00EE3C6A">
              <w:rPr>
                <w:lang w:val="en-US"/>
              </w:rPr>
              <w:t>G</w:t>
            </w:r>
            <w:r w:rsidRPr="00EE3C6A">
              <w:t xml:space="preserve"> 065-200 </w:t>
            </w:r>
            <w:r w:rsidRPr="00EE3C6A">
              <w:rPr>
                <w:lang w:val="en-US"/>
              </w:rPr>
              <w:t>SP</w:t>
            </w:r>
            <w:r w:rsidRPr="00EE3C6A">
              <w:t>.10</w:t>
            </w:r>
          </w:p>
          <w:p w:rsidR="00B5442E" w:rsidRPr="00EE3C6A" w:rsidRDefault="00B5442E" w:rsidP="00B544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>KSB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2950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SIEMENS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D-91056 ERLANGEN       IP 553~Mot 1LG4 206-2AA60-Z  200L</w:t>
            </w:r>
          </w:p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 xml:space="preserve">IM B3   </w:t>
            </w:r>
            <w:proofErr w:type="spellStart"/>
            <w:r w:rsidRPr="00EE3C6A">
              <w:rPr>
                <w:lang w:val="en-US"/>
              </w:rPr>
              <w:t>Th.Cl.F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615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 xml:space="preserve">Насос промывной воды </w:t>
            </w:r>
          </w:p>
          <w:p w:rsidR="00B5442E" w:rsidRPr="00EE3C6A" w:rsidRDefault="00B5442E" w:rsidP="00B5442E">
            <w:r w:rsidRPr="00EE3C6A">
              <w:t>№1,2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KSB ETANORM   G 150-250 SP.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G 10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KSB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1460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SIEMENS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D-91056 ERLANGEN         IP 55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3~Mot 1LG4 183-4AA60-Z  180M</w:t>
            </w:r>
          </w:p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 xml:space="preserve">IM B3   </w:t>
            </w:r>
            <w:proofErr w:type="spellStart"/>
            <w:r w:rsidRPr="00EE3C6A">
              <w:rPr>
                <w:lang w:val="en-US"/>
              </w:rPr>
              <w:t>Th.Cl.F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615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>Насос нейтрал</w:t>
            </w:r>
            <w:r w:rsidRPr="00EE3C6A">
              <w:t>и</w:t>
            </w:r>
            <w:r w:rsidRPr="00EE3C6A">
              <w:t xml:space="preserve">зации </w:t>
            </w:r>
          </w:p>
          <w:p w:rsidR="00B5442E" w:rsidRPr="00EE3C6A" w:rsidRDefault="00B5442E" w:rsidP="00B5442E">
            <w:r w:rsidRPr="00EE3C6A">
              <w:t>№1,2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NP 125-80-200B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MUNSCH </w:t>
            </w:r>
            <w:proofErr w:type="spellStart"/>
            <w:r w:rsidRPr="00EE3C6A">
              <w:rPr>
                <w:lang w:val="en-US"/>
              </w:rPr>
              <w:t>Chemie-Pumpen</w:t>
            </w:r>
            <w:proofErr w:type="spellEnd"/>
            <w:r w:rsidRPr="00EE3C6A">
              <w:rPr>
                <w:lang w:val="en-US"/>
              </w:rPr>
              <w:t xml:space="preserve"> GmbH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 xml:space="preserve"> </w:t>
            </w:r>
            <w:r w:rsidRPr="00EE3C6A">
              <w:t xml:space="preserve">120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rPr>
                <w:lang w:val="en-US"/>
              </w:rPr>
              <w:t xml:space="preserve"> </w:t>
            </w:r>
            <w:r w:rsidRPr="00EE3C6A">
              <w:t xml:space="preserve"> 12</w:t>
            </w:r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 xml:space="preserve"> 1450</w:t>
            </w:r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40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ABB Motors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3~Mot M2BA132M4A   IEC34-1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3GBA132310-ADA</w:t>
            </w:r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6208/C3   6207/C3   IP55    Cl. 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t xml:space="preserve"> 7,5  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>Насос п</w:t>
            </w:r>
            <w:r w:rsidRPr="00EE3C6A">
              <w:t>о</w:t>
            </w:r>
            <w:r w:rsidRPr="00EE3C6A">
              <w:t>дачи се</w:t>
            </w:r>
            <w:r w:rsidRPr="00EE3C6A">
              <w:t>р</w:t>
            </w:r>
            <w:r w:rsidRPr="00EE3C6A">
              <w:t>ной кисл</w:t>
            </w:r>
            <w:r w:rsidRPr="00EE3C6A">
              <w:t>о</w:t>
            </w:r>
            <w:r w:rsidRPr="00EE3C6A">
              <w:t>ты</w:t>
            </w:r>
          </w:p>
          <w:p w:rsidR="00B5442E" w:rsidRPr="00EE3C6A" w:rsidRDefault="00B5442E" w:rsidP="00B5442E">
            <w:r w:rsidRPr="00EE3C6A">
              <w:lastRenderedPageBreak/>
              <w:t xml:space="preserve"> №1,2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lastRenderedPageBreak/>
              <w:t>LIQU</w:t>
            </w:r>
            <w:r w:rsidRPr="00EE3C6A">
              <w:rPr>
                <w:lang w:val="en-US"/>
              </w:rPr>
              <w:t>I</w:t>
            </w:r>
            <w:r w:rsidRPr="00EE3C6A">
              <w:rPr>
                <w:lang w:val="en-US"/>
              </w:rPr>
              <w:t>FLO EQUI</w:t>
            </w:r>
            <w:r w:rsidRPr="00EE3C6A">
              <w:rPr>
                <w:lang w:val="en-US"/>
              </w:rPr>
              <w:t>P</w:t>
            </w:r>
            <w:r w:rsidRPr="00EE3C6A">
              <w:rPr>
                <w:lang w:val="en-US"/>
              </w:rPr>
              <w:t xml:space="preserve">MENT </w:t>
            </w:r>
            <w:r w:rsidRPr="00EE3C6A">
              <w:rPr>
                <w:lang w:val="en-US"/>
              </w:rPr>
              <w:lastRenderedPageBreak/>
              <w:t xml:space="preserve">Company 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t>Модель</w:t>
            </w:r>
            <w:r w:rsidRPr="00EE3C6A">
              <w:rPr>
                <w:lang w:val="en-US"/>
              </w:rPr>
              <w:t xml:space="preserve"> 37RX1333300000AS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t>925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40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ABB Motors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Motor 3~  CL.F  ∆T80K  IP 55  IEC 34-1</w:t>
            </w:r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 xml:space="preserve">M2V A80 B-6   </w:t>
            </w:r>
            <w:r w:rsidRPr="00EE3C6A">
              <w:rPr>
                <w:lang w:val="en-US"/>
              </w:rPr>
              <w:lastRenderedPageBreak/>
              <w:t>3GVA083002-BDB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lastRenderedPageBreak/>
              <w:t>0,55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lastRenderedPageBreak/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-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lastRenderedPageBreak/>
              <w:t>Насос</w:t>
            </w:r>
            <w:r w:rsidRPr="00EE3C6A">
              <w:rPr>
                <w:lang w:val="en-US"/>
              </w:rPr>
              <w:t xml:space="preserve"> </w:t>
            </w:r>
            <w:r w:rsidRPr="00EE3C6A">
              <w:t>п</w:t>
            </w:r>
            <w:r w:rsidRPr="00EE3C6A">
              <w:t>о</w:t>
            </w:r>
            <w:r w:rsidRPr="00EE3C6A">
              <w:t>дачи</w:t>
            </w:r>
            <w:r w:rsidRPr="00EE3C6A">
              <w:rPr>
                <w:lang w:val="en-US"/>
              </w:rPr>
              <w:t xml:space="preserve"> </w:t>
            </w:r>
            <w:r w:rsidRPr="00EE3C6A">
              <w:t>щ</w:t>
            </w:r>
            <w:r w:rsidRPr="00EE3C6A">
              <w:t>е</w:t>
            </w:r>
            <w:r w:rsidRPr="00EE3C6A">
              <w:t>лочи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t xml:space="preserve"> №1,2</w:t>
            </w:r>
          </w:p>
          <w:p w:rsidR="00B5442E" w:rsidRPr="00EE3C6A" w:rsidRDefault="00B5442E" w:rsidP="00B5442E">
            <w:pPr>
              <w:jc w:val="center"/>
            </w:pPr>
            <w:r w:rsidRPr="00EE3C6A">
              <w:t>.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LIQU</w:t>
            </w:r>
            <w:r w:rsidRPr="00EE3C6A">
              <w:rPr>
                <w:lang w:val="en-US"/>
              </w:rPr>
              <w:t>I</w:t>
            </w:r>
            <w:r w:rsidRPr="00EE3C6A">
              <w:rPr>
                <w:lang w:val="en-US"/>
              </w:rPr>
              <w:t>FLO EQUI</w:t>
            </w:r>
            <w:r w:rsidRPr="00EE3C6A">
              <w:rPr>
                <w:lang w:val="en-US"/>
              </w:rPr>
              <w:t>P</w:t>
            </w:r>
            <w:r w:rsidRPr="00EE3C6A">
              <w:rPr>
                <w:lang w:val="en-US"/>
              </w:rPr>
              <w:t xml:space="preserve">MENT Company 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t>Модель</w:t>
            </w:r>
            <w:r w:rsidRPr="00EE3C6A">
              <w:rPr>
                <w:lang w:val="en-US"/>
              </w:rPr>
              <w:t xml:space="preserve"> 37RX6333300000AS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t>925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ABB Motors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Motor 3~  CL.F  ∆T80K  IP 55  IEC 34-1</w:t>
            </w:r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M2V A80 B-6   3GVA083002-BDB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t>0,55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-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>Насос р</w:t>
            </w:r>
            <w:r w:rsidRPr="00EE3C6A">
              <w:t>е</w:t>
            </w:r>
            <w:r w:rsidRPr="00EE3C6A">
              <w:t>генерац</w:t>
            </w:r>
            <w:r w:rsidRPr="00EE3C6A">
              <w:t>и</w:t>
            </w:r>
            <w:r w:rsidRPr="00EE3C6A">
              <w:t>онной в</w:t>
            </w:r>
            <w:r w:rsidRPr="00EE3C6A">
              <w:t>о</w:t>
            </w:r>
            <w:r w:rsidRPr="00EE3C6A">
              <w:t>ды</w:t>
            </w:r>
          </w:p>
          <w:p w:rsidR="00B5442E" w:rsidRPr="00EE3C6A" w:rsidRDefault="00B5442E" w:rsidP="00B5442E">
            <w:r w:rsidRPr="00EE3C6A">
              <w:t>№1,2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E" w:rsidRPr="00EE3C6A" w:rsidRDefault="00B5442E" w:rsidP="00B5442E">
            <w:r w:rsidRPr="00EE3C6A">
              <w:rPr>
                <w:lang w:val="en-US"/>
              </w:rPr>
              <w:t>KSB ETANORM</w:t>
            </w:r>
            <w:r w:rsidRPr="00EE3C6A">
              <w:t xml:space="preserve">  </w:t>
            </w:r>
            <w:r w:rsidRPr="00EE3C6A">
              <w:rPr>
                <w:lang w:val="en-US"/>
              </w:rPr>
              <w:t>C</w:t>
            </w:r>
            <w:r w:rsidRPr="00EE3C6A">
              <w:t xml:space="preserve">  065 - 160.</w:t>
            </w:r>
          </w:p>
          <w:p w:rsidR="00B5442E" w:rsidRPr="00EE3C6A" w:rsidRDefault="00B5442E" w:rsidP="00B5442E">
            <w:r w:rsidRPr="00EE3C6A">
              <w:rPr>
                <w:lang w:val="en-US"/>
              </w:rPr>
              <w:t>C</w:t>
            </w:r>
            <w:r w:rsidRPr="00EE3C6A">
              <w:t xml:space="preserve"> 10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>KSB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2940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SIEMENS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D-91056 ERLANGEN          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   IP 55  160M  IM B3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IEC/EN 60034 </w:t>
            </w:r>
            <w:proofErr w:type="spellStart"/>
            <w:r w:rsidRPr="00EE3C6A">
              <w:rPr>
                <w:lang w:val="en-US"/>
              </w:rPr>
              <w:t>Th.Cl.F</w:t>
            </w:r>
            <w:proofErr w:type="spellEnd"/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34170 0003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 xml:space="preserve">15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 xml:space="preserve">Насос </w:t>
            </w:r>
            <w:proofErr w:type="spellStart"/>
            <w:r w:rsidRPr="00EE3C6A">
              <w:t>по</w:t>
            </w:r>
            <w:r w:rsidRPr="00EE3C6A">
              <w:t>д</w:t>
            </w:r>
            <w:r w:rsidRPr="00EE3C6A">
              <w:t>питочной</w:t>
            </w:r>
            <w:proofErr w:type="spellEnd"/>
            <w:r w:rsidRPr="00EE3C6A">
              <w:t xml:space="preserve"> воды</w:t>
            </w:r>
          </w:p>
          <w:p w:rsidR="00B5442E" w:rsidRPr="00EE3C6A" w:rsidRDefault="00B5442E" w:rsidP="00B5442E">
            <w:r w:rsidRPr="00EE3C6A">
              <w:t>№3,4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2E" w:rsidRPr="00EE3C6A" w:rsidRDefault="00B5442E" w:rsidP="00B5442E">
            <w:r w:rsidRPr="00EE3C6A">
              <w:rPr>
                <w:lang w:val="en-US"/>
              </w:rPr>
              <w:t xml:space="preserve">KSB </w:t>
            </w:r>
            <w:proofErr w:type="spellStart"/>
            <w:r w:rsidRPr="00EE3C6A">
              <w:rPr>
                <w:lang w:val="en-US"/>
              </w:rPr>
              <w:t>Movitec</w:t>
            </w:r>
            <w:proofErr w:type="spellEnd"/>
            <w:r w:rsidRPr="00EE3C6A">
              <w:t xml:space="preserve">  </w:t>
            </w:r>
            <w:r w:rsidRPr="00EE3C6A">
              <w:rPr>
                <w:lang w:val="en-US"/>
              </w:rPr>
              <w:t>VSF</w:t>
            </w:r>
            <w:r w:rsidRPr="00EE3C6A">
              <w:t xml:space="preserve">  45 - 6.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>KSB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r w:rsidRPr="00EE3C6A">
              <w:t xml:space="preserve"> 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fi-FI"/>
              </w:rPr>
              <w:t>SIEMENS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 3~Motor DCS -M2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G0G60A3260MG001T  Art no 78710322</w:t>
            </w:r>
          </w:p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>INS. Cl. F     IP 55   S1 IM V1    IEC 34-1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rPr>
                <w:lang w:val="en-US"/>
              </w:rPr>
              <w:t xml:space="preserve"> </w:t>
            </w:r>
            <w:r w:rsidRPr="00EE3C6A"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t>Рецирк</w:t>
            </w:r>
            <w:r w:rsidRPr="00EE3C6A">
              <w:t>у</w:t>
            </w:r>
            <w:r w:rsidRPr="00EE3C6A">
              <w:t>ляционный насос</w:t>
            </w:r>
          </w:p>
          <w:p w:rsidR="00B5442E" w:rsidRPr="00EE3C6A" w:rsidRDefault="00B5442E" w:rsidP="00B5442E">
            <w:r w:rsidRPr="00EE3C6A">
              <w:t xml:space="preserve"> №1,2 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rPr>
                <w:lang w:val="en-US"/>
              </w:rPr>
              <w:t>ETANORM</w:t>
            </w:r>
            <w:r w:rsidRPr="00EE3C6A">
              <w:t xml:space="preserve">  </w:t>
            </w:r>
            <w:r w:rsidRPr="00EE3C6A">
              <w:rPr>
                <w:lang w:val="en-US"/>
              </w:rPr>
              <w:t>C</w:t>
            </w:r>
            <w:r w:rsidRPr="00EE3C6A">
              <w:t>040 -200.</w:t>
            </w:r>
          </w:p>
          <w:p w:rsidR="00B5442E" w:rsidRPr="00EE3C6A" w:rsidRDefault="00B5442E" w:rsidP="00B5442E">
            <w:r w:rsidRPr="00EE3C6A">
              <w:rPr>
                <w:lang w:val="en-US"/>
              </w:rPr>
              <w:t>C</w:t>
            </w:r>
            <w:r w:rsidRPr="00EE3C6A">
              <w:t>10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SIEMENS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D-91056 ERLANGEN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3~Mot 1LA7131-2AA60-Z  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   IP 55  132S  IM B3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IEC/EN 60034 </w:t>
            </w:r>
            <w:proofErr w:type="spellStart"/>
            <w:r w:rsidRPr="00EE3C6A">
              <w:rPr>
                <w:lang w:val="en-US"/>
              </w:rPr>
              <w:t>Th.Cl.F</w:t>
            </w:r>
            <w:proofErr w:type="spellEnd"/>
          </w:p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t>33157 5003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7,5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0,5</w:t>
            </w:r>
          </w:p>
        </w:tc>
      </w:tr>
      <w:tr w:rsidR="00B5442E" w:rsidRPr="00EE3C6A" w:rsidTr="000041D6">
        <w:trPr>
          <w:trHeight w:val="656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roofErr w:type="spellStart"/>
            <w:r w:rsidRPr="00EE3C6A">
              <w:t>Повыс</w:t>
            </w:r>
            <w:r w:rsidRPr="00EE3C6A">
              <w:t>и</w:t>
            </w:r>
            <w:r w:rsidRPr="00EE3C6A">
              <w:t>тельный</w:t>
            </w:r>
            <w:proofErr w:type="spellEnd"/>
            <w:r w:rsidRPr="00EE3C6A">
              <w:t xml:space="preserve"> насос</w:t>
            </w:r>
          </w:p>
          <w:p w:rsidR="00B5442E" w:rsidRPr="00EE3C6A" w:rsidRDefault="00B5442E" w:rsidP="00B5442E">
            <w:r w:rsidRPr="00EE3C6A">
              <w:t xml:space="preserve"> №1,2 </w:t>
            </w:r>
          </w:p>
          <w:p w:rsidR="00B5442E" w:rsidRPr="00EE3C6A" w:rsidRDefault="00B5442E" w:rsidP="00B5442E">
            <w:pPr>
              <w:jc w:val="center"/>
            </w:pPr>
            <w:r w:rsidRPr="00EE3C6A">
              <w:lastRenderedPageBreak/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r w:rsidRPr="00EE3C6A">
              <w:rPr>
                <w:lang w:val="en-US"/>
              </w:rPr>
              <w:lastRenderedPageBreak/>
              <w:t>KSB ETANORM</w:t>
            </w:r>
            <w:r w:rsidRPr="00EE3C6A">
              <w:t xml:space="preserve"> </w:t>
            </w:r>
            <w:r w:rsidRPr="00EE3C6A">
              <w:rPr>
                <w:lang w:val="en-US"/>
              </w:rPr>
              <w:t>C</w:t>
            </w:r>
            <w:r w:rsidRPr="00EE3C6A">
              <w:t xml:space="preserve">  080-200.</w:t>
            </w:r>
            <w:r w:rsidRPr="00EE3C6A">
              <w:rPr>
                <w:lang w:val="en-US"/>
              </w:rPr>
              <w:t>C</w:t>
            </w:r>
            <w:r w:rsidRPr="00EE3C6A">
              <w:t xml:space="preserve"> 10</w:t>
            </w:r>
          </w:p>
          <w:p w:rsidR="00B5442E" w:rsidRPr="00EE3C6A" w:rsidRDefault="00B5442E" w:rsidP="00B5442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rPr>
                <w:lang w:val="en-US"/>
              </w:rPr>
              <w:lastRenderedPageBreak/>
              <w:t>KSB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2950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>SIEMENS</w:t>
            </w:r>
          </w:p>
          <w:p w:rsidR="00B5442E" w:rsidRPr="00EE3C6A" w:rsidRDefault="00B5442E" w:rsidP="00B5442E">
            <w:pPr>
              <w:rPr>
                <w:lang w:val="en-US"/>
              </w:rPr>
            </w:pPr>
            <w:r w:rsidRPr="00EE3C6A">
              <w:rPr>
                <w:lang w:val="en-US"/>
              </w:rPr>
              <w:t xml:space="preserve">D-91056 ERLANGEN          IP 55 3~Mot 1LG4 206-2AA60-Z  200LIM B3  </w:t>
            </w:r>
            <w:proofErr w:type="spellStart"/>
            <w:r w:rsidRPr="00EE3C6A">
              <w:rPr>
                <w:lang w:val="en-US"/>
              </w:rPr>
              <w:lastRenderedPageBreak/>
              <w:t>Th.Cl.F</w:t>
            </w:r>
            <w:proofErr w:type="spellEnd"/>
            <w:r w:rsidRPr="00EE3C6A">
              <w:rPr>
                <w:lang w:val="en-US"/>
              </w:rPr>
              <w:t xml:space="preserve">     EN 60 034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  <w:rPr>
                <w:lang w:val="en-US"/>
              </w:rPr>
            </w:pPr>
            <w:r w:rsidRPr="00EE3C6A">
              <w:lastRenderedPageBreak/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B5442E">
              <w:rPr>
                <w:sz w:val="20"/>
                <w:szCs w:val="20"/>
              </w:rPr>
              <w:t>Данные отсу</w:t>
            </w:r>
            <w:r w:rsidRPr="00B5442E">
              <w:rPr>
                <w:sz w:val="20"/>
                <w:szCs w:val="20"/>
              </w:rPr>
              <w:t>т</w:t>
            </w:r>
            <w:r w:rsidRPr="00B5442E">
              <w:rPr>
                <w:sz w:val="20"/>
                <w:szCs w:val="20"/>
              </w:rPr>
              <w:t>ствуют</w:t>
            </w:r>
            <w:r>
              <w:rPr>
                <w:sz w:val="20"/>
                <w:szCs w:val="20"/>
              </w:rPr>
              <w:t xml:space="preserve"> и будут уточнены при направлении 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домостей объ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мов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>
              <w:lastRenderedPageBreak/>
              <w:t>конс</w:t>
            </w:r>
            <w:r>
              <w:t>и</w:t>
            </w:r>
            <w:r>
              <w:t>стен</w:t>
            </w:r>
            <w:r>
              <w:t>т</w:t>
            </w:r>
            <w:r>
              <w:t>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2E" w:rsidRPr="00EE3C6A" w:rsidRDefault="00B5442E" w:rsidP="00B5442E">
            <w:pPr>
              <w:jc w:val="center"/>
            </w:pPr>
            <w:r w:rsidRPr="00EE3C6A">
              <w:t>качения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42E" w:rsidRPr="00EE3C6A" w:rsidRDefault="00B5442E" w:rsidP="00B5442E">
            <w:pPr>
              <w:jc w:val="center"/>
            </w:pPr>
            <w:r w:rsidRPr="00EE3C6A">
              <w:t>-</w:t>
            </w:r>
          </w:p>
        </w:tc>
      </w:tr>
    </w:tbl>
    <w:p w:rsidR="0028175C" w:rsidRPr="0060392F" w:rsidRDefault="003716EB" w:rsidP="003716EB">
      <w:r w:rsidRPr="00EE3C6A">
        <w:rPr>
          <w:b/>
        </w:rPr>
        <w:lastRenderedPageBreak/>
        <w:br w:type="page"/>
      </w: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t>Приложение №2</w:t>
      </w:r>
    </w:p>
    <w:p w:rsidR="0028175C" w:rsidRPr="0060392F" w:rsidRDefault="0028175C" w:rsidP="0028175C">
      <w:pPr>
        <w:jc w:val="right"/>
      </w:pPr>
    </w:p>
    <w:p w:rsidR="0028175C" w:rsidRPr="0060392F" w:rsidRDefault="0028175C" w:rsidP="0028175C">
      <w:pPr>
        <w:jc w:val="center"/>
        <w:rPr>
          <w:b/>
        </w:rPr>
      </w:pPr>
      <w:r w:rsidRPr="0060392F">
        <w:rPr>
          <w:b/>
          <w:lang w:eastAsia="x-none"/>
        </w:rPr>
        <w:t>Технические</w:t>
      </w:r>
      <w:r w:rsidRPr="0060392F">
        <w:rPr>
          <w:b/>
          <w:lang w:val="x-none" w:eastAsia="x-none"/>
        </w:rPr>
        <w:t xml:space="preserve"> </w:t>
      </w:r>
      <w:r w:rsidRPr="0060392F">
        <w:rPr>
          <w:b/>
          <w:lang w:eastAsia="x-none"/>
        </w:rPr>
        <w:t>х</w:t>
      </w:r>
      <w:r w:rsidRPr="0060392F">
        <w:rPr>
          <w:b/>
        </w:rPr>
        <w:t>арактеристики арматуры</w:t>
      </w:r>
    </w:p>
    <w:p w:rsidR="0028175C" w:rsidRPr="0060392F" w:rsidRDefault="00D84E72" w:rsidP="0028175C">
      <w:r>
        <w:t xml:space="preserve">                                                                                             водогрейной и паровой котельных</w:t>
      </w:r>
    </w:p>
    <w:tbl>
      <w:tblPr>
        <w:tblW w:w="154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6"/>
        <w:gridCol w:w="1560"/>
        <w:gridCol w:w="1417"/>
        <w:gridCol w:w="1843"/>
        <w:gridCol w:w="2863"/>
        <w:gridCol w:w="2664"/>
        <w:gridCol w:w="1843"/>
        <w:gridCol w:w="2127"/>
      </w:tblGrid>
      <w:tr w:rsidR="0028175C" w:rsidRPr="005C60B4" w:rsidTr="00D84E72">
        <w:trPr>
          <w:trHeight w:val="608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 xml:space="preserve">№№ </w:t>
            </w:r>
            <w:proofErr w:type="spellStart"/>
            <w:r w:rsidRPr="00D84E72">
              <w:t>пп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Наименование схемы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Параметры раб. среды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Параметры уст</w:t>
            </w:r>
            <w:r w:rsidRPr="00D84E72">
              <w:t>а</w:t>
            </w:r>
            <w:r w:rsidRPr="00D84E72">
              <w:t>новленной арм</w:t>
            </w:r>
            <w:r w:rsidRPr="00D84E72">
              <w:t>а</w:t>
            </w:r>
            <w:r w:rsidRPr="00D84E72">
              <w:t>туры</w:t>
            </w:r>
          </w:p>
          <w:p w:rsidR="0028175C" w:rsidRPr="00D84E72" w:rsidRDefault="0028175C" w:rsidP="003716EB">
            <w:pPr>
              <w:jc w:val="center"/>
            </w:pPr>
            <w:proofErr w:type="spellStart"/>
            <w:r w:rsidRPr="00D84E72">
              <w:t>Ру</w:t>
            </w:r>
            <w:proofErr w:type="spellEnd"/>
            <w:r w:rsidRPr="00D84E72">
              <w:t xml:space="preserve">; </w:t>
            </w:r>
            <w:proofErr w:type="spellStart"/>
            <w:r w:rsidRPr="00D84E72">
              <w:t>Ду</w:t>
            </w:r>
            <w:proofErr w:type="spell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Тип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(ручная, электрифицир</w:t>
            </w:r>
            <w:r w:rsidRPr="00D84E72">
              <w:t>о</w:t>
            </w:r>
            <w:r w:rsidRPr="00D84E72">
              <w:t>ванная)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Способ установки</w:t>
            </w:r>
          </w:p>
          <w:p w:rsidR="0028175C" w:rsidRPr="00D84E72" w:rsidRDefault="0028175C" w:rsidP="003716EB">
            <w:pPr>
              <w:jc w:val="center"/>
            </w:pPr>
            <w:r w:rsidRPr="00D84E72">
              <w:t xml:space="preserve">(фланцевая; </w:t>
            </w:r>
            <w:proofErr w:type="spellStart"/>
            <w:r w:rsidRPr="00D84E72">
              <w:t>вварная</w:t>
            </w:r>
            <w:proofErr w:type="spellEnd"/>
            <w:r w:rsidRPr="00D84E72"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Наличие эле</w:t>
            </w:r>
            <w:r w:rsidRPr="00D84E72">
              <w:t>к</w:t>
            </w:r>
            <w:r w:rsidRPr="00D84E72">
              <w:t>тропривода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Примечание</w:t>
            </w:r>
          </w:p>
        </w:tc>
      </w:tr>
      <w:tr w:rsidR="0028175C" w:rsidRPr="005C60B4" w:rsidTr="00D84E72">
        <w:trPr>
          <w:trHeight w:val="304"/>
        </w:trPr>
        <w:tc>
          <w:tcPr>
            <w:tcW w:w="1106" w:type="dxa"/>
            <w:vMerge/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Кол-во</w:t>
            </w:r>
          </w:p>
        </w:tc>
        <w:tc>
          <w:tcPr>
            <w:tcW w:w="26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Кол-во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Р-16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Т-150°С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Ру25,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Ду600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Электрифицированная 31c941 </w:t>
            </w:r>
            <w:proofErr w:type="spellStart"/>
            <w:r w:rsidRPr="00D84E72">
              <w:t>нж</w:t>
            </w:r>
            <w:proofErr w:type="spellEnd"/>
            <w:r w:rsidRPr="00D84E72">
              <w:t xml:space="preserve"> – 4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proofErr w:type="spellStart"/>
            <w:r w:rsidRPr="00D84E72">
              <w:t>Вварная</w:t>
            </w:r>
            <w:proofErr w:type="spellEnd"/>
            <w:r w:rsidRPr="00D84E72">
              <w:t xml:space="preserve"> - 4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Эл. привод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Р-20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Т-110°С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Ру25,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Ду400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Электрифицированная 31c941 </w:t>
            </w:r>
            <w:proofErr w:type="spellStart"/>
            <w:r w:rsidRPr="00D84E72">
              <w:t>нж</w:t>
            </w:r>
            <w:proofErr w:type="spellEnd"/>
            <w:r w:rsidRPr="00D84E72">
              <w:t xml:space="preserve"> – 10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proofErr w:type="spellStart"/>
            <w:r w:rsidRPr="00D84E72">
              <w:t>Вварная</w:t>
            </w:r>
            <w:proofErr w:type="spellEnd"/>
            <w:r w:rsidRPr="00D84E72">
              <w:t xml:space="preserve"> - 10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Эл. привод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Р-20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Т-110°С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Ру40,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Ду400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Обратный клапан </w:t>
            </w:r>
          </w:p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19c47 </w:t>
            </w:r>
            <w:proofErr w:type="spellStart"/>
            <w:r w:rsidRPr="00D84E72">
              <w:t>нж</w:t>
            </w:r>
            <w:proofErr w:type="spellEnd"/>
            <w:r w:rsidRPr="00D84E72">
              <w:t xml:space="preserve"> – 12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proofErr w:type="spellStart"/>
            <w:r w:rsidRPr="00D84E72">
              <w:t>Вварной</w:t>
            </w:r>
            <w:proofErr w:type="spellEnd"/>
            <w:r w:rsidRPr="00D84E72">
              <w:t xml:space="preserve"> - 12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Нет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Р-6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Т-70°С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Ру10,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Ду400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Электрифицированная 30ч901бр – 6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Фланцевая - 6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Эл. привод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Р-6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Т-70°С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Ру16,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Ду200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Ручная </w:t>
            </w:r>
          </w:p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30с41 </w:t>
            </w:r>
            <w:proofErr w:type="spellStart"/>
            <w:r w:rsidRPr="00D84E72">
              <w:t>нж</w:t>
            </w:r>
            <w:proofErr w:type="spellEnd"/>
            <w:r w:rsidRPr="00D84E72">
              <w:t xml:space="preserve"> – 20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Фланцевая - 20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нет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Р-16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Т-150°С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Ру25,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Ду600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Электрифицированная </w:t>
            </w:r>
          </w:p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Затвор дисковый </w:t>
            </w:r>
            <w:proofErr w:type="spellStart"/>
            <w:r w:rsidRPr="00D84E72">
              <w:t>Арматек</w:t>
            </w:r>
            <w:proofErr w:type="spellEnd"/>
            <w:r w:rsidRPr="00D84E72">
              <w:t xml:space="preserve"> – 6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Фланцевая - 6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Эл. привод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Р-16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Т-150°С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Ру25,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Ду400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Ручная </w:t>
            </w:r>
          </w:p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Затвор дисковый </w:t>
            </w:r>
            <w:proofErr w:type="spellStart"/>
            <w:r w:rsidRPr="00D84E72">
              <w:t>Арматек</w:t>
            </w:r>
            <w:proofErr w:type="spellEnd"/>
            <w:r w:rsidRPr="00D84E72">
              <w:t xml:space="preserve"> – 12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Фланцевая - 12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нет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5C60B4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Схема тепл</w:t>
            </w:r>
            <w:r w:rsidRPr="00D84E72">
              <w:t>о</w:t>
            </w:r>
            <w:r w:rsidRPr="00D84E72">
              <w:t>фикационной установки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Р-16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Т-150°С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Ру25,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Ду250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Электрифицированная </w:t>
            </w:r>
          </w:p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Затвор дисковый </w:t>
            </w:r>
            <w:proofErr w:type="spellStart"/>
            <w:r w:rsidRPr="00D84E72">
              <w:t>Арматек</w:t>
            </w:r>
            <w:proofErr w:type="spellEnd"/>
            <w:r w:rsidRPr="00D84E72">
              <w:t xml:space="preserve"> – 12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Фланцевая - 12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нет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  <w:tr w:rsidR="0028175C" w:rsidRPr="0060392F" w:rsidTr="00D84E72">
        <w:trPr>
          <w:trHeight w:val="240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>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r w:rsidRPr="00D84E72">
              <w:t xml:space="preserve">Паровая 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котельная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jc w:val="center"/>
            </w:pPr>
            <w:r w:rsidRPr="00D84E72">
              <w:t>Р-14 кгс/см2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Т-250ºС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  <w:proofErr w:type="spellStart"/>
            <w:r w:rsidRPr="00D84E72">
              <w:t>Ру</w:t>
            </w:r>
            <w:proofErr w:type="spellEnd"/>
            <w:r w:rsidRPr="00D84E72">
              <w:rPr>
                <w:lang w:val="en-US"/>
              </w:rPr>
              <w:t>40</w:t>
            </w:r>
            <w:r w:rsidRPr="00D84E72">
              <w:t>,</w:t>
            </w:r>
          </w:p>
          <w:p w:rsidR="0028175C" w:rsidRPr="00D84E72" w:rsidRDefault="0028175C" w:rsidP="003716EB">
            <w:pPr>
              <w:jc w:val="center"/>
            </w:pPr>
            <w:r w:rsidRPr="00D84E72">
              <w:t>Ду50</w:t>
            </w:r>
          </w:p>
          <w:p w:rsidR="0028175C" w:rsidRPr="00D84E72" w:rsidRDefault="0028175C" w:rsidP="003716EB">
            <w:pPr>
              <w:jc w:val="center"/>
            </w:pPr>
          </w:p>
        </w:tc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Электрифицированная </w:t>
            </w:r>
          </w:p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rPr>
                <w:lang w:val="en-US"/>
              </w:rPr>
              <w:t>KES 976.1</w:t>
            </w:r>
            <w:r w:rsidRPr="00D84E72">
              <w:t xml:space="preserve"> – </w:t>
            </w:r>
            <w:r w:rsidRPr="00D84E72">
              <w:rPr>
                <w:lang w:val="en-US"/>
              </w:rPr>
              <w:t>4</w:t>
            </w:r>
            <w:r w:rsidRPr="00D84E72">
              <w:t xml:space="preserve">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 xml:space="preserve">Фланцевая - </w:t>
            </w:r>
            <w:r w:rsidRPr="00D84E72">
              <w:rPr>
                <w:lang w:val="en-US"/>
              </w:rPr>
              <w:t>4</w:t>
            </w:r>
            <w:r w:rsidRPr="00D84E72">
              <w:t xml:space="preserve"> </w:t>
            </w:r>
            <w:proofErr w:type="spellStart"/>
            <w:r w:rsidRPr="00D84E72">
              <w:t>шт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8175C" w:rsidRPr="00D84E72" w:rsidRDefault="0028175C" w:rsidP="003716EB">
            <w:pPr>
              <w:ind w:left="-57" w:right="-57"/>
              <w:jc w:val="center"/>
            </w:pPr>
            <w:r w:rsidRPr="00D84E72">
              <w:t>Эл. привод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75C" w:rsidRPr="00D84E72" w:rsidRDefault="0028175C" w:rsidP="003716EB">
            <w:pPr>
              <w:jc w:val="center"/>
            </w:pPr>
          </w:p>
        </w:tc>
      </w:tr>
    </w:tbl>
    <w:p w:rsidR="00D84E72" w:rsidRPr="00A71298" w:rsidRDefault="00D84E72" w:rsidP="00D84E72">
      <w:pPr>
        <w:jc w:val="center"/>
        <w:rPr>
          <w:b/>
        </w:rPr>
      </w:pPr>
      <w:r>
        <w:rPr>
          <w:b/>
          <w:lang w:eastAsia="x-none"/>
        </w:rPr>
        <w:lastRenderedPageBreak/>
        <w:t>Технические</w:t>
      </w:r>
      <w:r>
        <w:rPr>
          <w:b/>
          <w:lang w:val="x-none" w:eastAsia="x-none"/>
        </w:rPr>
        <w:t xml:space="preserve"> </w:t>
      </w:r>
      <w:r>
        <w:rPr>
          <w:b/>
          <w:lang w:eastAsia="x-none"/>
        </w:rPr>
        <w:t>х</w:t>
      </w:r>
      <w:r>
        <w:rPr>
          <w:b/>
        </w:rPr>
        <w:t>арактеристики арматуры</w:t>
      </w:r>
      <w:r>
        <w:rPr>
          <w:b/>
          <w:lang w:val="en-US"/>
        </w:rPr>
        <w:t xml:space="preserve"> </w:t>
      </w:r>
      <w:r>
        <w:rPr>
          <w:b/>
        </w:rPr>
        <w:t>химического цеха</w:t>
      </w: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1620"/>
        <w:gridCol w:w="2410"/>
        <w:gridCol w:w="2410"/>
        <w:gridCol w:w="2835"/>
        <w:gridCol w:w="2126"/>
        <w:gridCol w:w="1276"/>
        <w:gridCol w:w="1643"/>
      </w:tblGrid>
      <w:tr w:rsidR="00D84E72" w:rsidTr="003716EB">
        <w:trPr>
          <w:trHeight w:val="60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 xml:space="preserve">№№ </w:t>
            </w:r>
            <w:proofErr w:type="spellStart"/>
            <w:r>
              <w:t>пп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Наименование схемы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Параметры раб. среды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Параметры устано</w:t>
            </w:r>
            <w:r>
              <w:t>в</w:t>
            </w:r>
            <w:r>
              <w:t>ленной арматуры</w:t>
            </w:r>
          </w:p>
          <w:p w:rsidR="00D84E72" w:rsidRDefault="00D84E72" w:rsidP="003716EB">
            <w:pPr>
              <w:jc w:val="center"/>
            </w:pPr>
            <w:proofErr w:type="spellStart"/>
            <w:r>
              <w:t>Ру</w:t>
            </w:r>
            <w:proofErr w:type="spellEnd"/>
            <w:r>
              <w:t xml:space="preserve">; </w:t>
            </w:r>
            <w:proofErr w:type="spellStart"/>
            <w:r>
              <w:t>Ду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Тип</w:t>
            </w:r>
          </w:p>
          <w:p w:rsidR="00D84E72" w:rsidRDefault="00D84E72" w:rsidP="003716EB">
            <w:pPr>
              <w:jc w:val="center"/>
            </w:pPr>
            <w:r>
              <w:t xml:space="preserve">(ручная, </w:t>
            </w:r>
            <w:proofErr w:type="spellStart"/>
            <w:r>
              <w:t>электрифицир</w:t>
            </w:r>
            <w:proofErr w:type="spellEnd"/>
            <w:r>
              <w:t>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Способ установки</w:t>
            </w:r>
          </w:p>
          <w:p w:rsidR="00D84E72" w:rsidRDefault="00D84E72" w:rsidP="003716EB">
            <w:pPr>
              <w:jc w:val="center"/>
            </w:pPr>
            <w:r>
              <w:t xml:space="preserve">(фланцевая; </w:t>
            </w:r>
            <w:proofErr w:type="spellStart"/>
            <w:r>
              <w:t>вва</w:t>
            </w:r>
            <w:r>
              <w:t>р</w:t>
            </w:r>
            <w:r>
              <w:t>ная</w:t>
            </w:r>
            <w:proofErr w:type="spellEnd"/>
            <w: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Наличие электр</w:t>
            </w:r>
            <w:r>
              <w:t>о</w:t>
            </w:r>
            <w:r>
              <w:t>привода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Примечание</w:t>
            </w:r>
          </w:p>
        </w:tc>
      </w:tr>
      <w:tr w:rsidR="00D84E72" w:rsidTr="003716EB">
        <w:trPr>
          <w:trHeight w:val="30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Кол-во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Кол-во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/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/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БОУ блок №2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r>
              <w:t>Конденсат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Ду300,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2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2 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Очистные с</w:t>
            </w:r>
            <w:r>
              <w:t>о</w:t>
            </w:r>
            <w:r>
              <w:t>оружения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proofErr w:type="spellStart"/>
            <w:r>
              <w:t>Замазученные</w:t>
            </w:r>
            <w:proofErr w:type="spellEnd"/>
            <w:r>
              <w:t xml:space="preserve"> стоки с шламом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Ду300,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3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3шт.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БОУ блок №2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r>
              <w:t>Конденсат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Ду250,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12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12 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БОУ блок №1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r>
              <w:t>конденсат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Ду300,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3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3 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Очистные с</w:t>
            </w:r>
            <w:r>
              <w:t>о</w:t>
            </w:r>
            <w:r>
              <w:t>оружения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proofErr w:type="spellStart"/>
            <w:r>
              <w:t>Замазученные</w:t>
            </w:r>
            <w:proofErr w:type="spellEnd"/>
            <w:r>
              <w:t xml:space="preserve"> стоки с шламом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Ду200,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3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3шт.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Кислотной промывки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r>
              <w:t>Сбросные воды В/к и БОУ-1, БОУ-2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Ду400,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2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2 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  <w:tr w:rsidR="00D84E72" w:rsidTr="003716EB"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Кислотной промывки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jc w:val="center"/>
            </w:pPr>
            <w:r>
              <w:t>Сбросные воды В/к и БОУ-1, БОУ-2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E72" w:rsidRDefault="00D84E72" w:rsidP="003716EB">
            <w:pPr>
              <w:jc w:val="center"/>
            </w:pPr>
            <w:r>
              <w:t>Ду200, Р</w:t>
            </w:r>
            <w:r>
              <w:rPr>
                <w:lang w:val="en-US"/>
              </w:rPr>
              <w:t>у</w:t>
            </w:r>
            <w: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 xml:space="preserve">2 шт. </w:t>
            </w:r>
            <w:proofErr w:type="spellStart"/>
            <w:r>
              <w:t>электрифицир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2 шт. фланцевая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72" w:rsidRDefault="00D84E72" w:rsidP="003716EB">
            <w:pPr>
              <w:ind w:left="-57" w:right="-57"/>
              <w:jc w:val="center"/>
            </w:pPr>
            <w:r>
              <w:t>+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72" w:rsidRDefault="00D84E72" w:rsidP="003716EB">
            <w:pPr>
              <w:jc w:val="center"/>
            </w:pPr>
          </w:p>
        </w:tc>
      </w:tr>
    </w:tbl>
    <w:p w:rsidR="0028175C" w:rsidRPr="0060392F" w:rsidRDefault="0028175C" w:rsidP="0028175C"/>
    <w:p w:rsidR="00A6148F" w:rsidRPr="0060392F" w:rsidRDefault="00D84E72" w:rsidP="000805CB">
      <w:pPr>
        <w:tabs>
          <w:tab w:val="left" w:pos="4695"/>
        </w:tabs>
        <w:rPr>
          <w:b/>
        </w:rPr>
        <w:sectPr w:rsidR="00A6148F" w:rsidRPr="0060392F" w:rsidSect="00686C31">
          <w:footerReference w:type="default" r:id="rId10"/>
          <w:pgSz w:w="16838" w:h="11906" w:orient="landscape" w:code="9"/>
          <w:pgMar w:top="1077" w:right="851" w:bottom="851" w:left="851" w:header="0" w:footer="567" w:gutter="0"/>
          <w:cols w:space="708"/>
          <w:docGrid w:linePitch="360"/>
        </w:sectPr>
      </w:pPr>
      <w:r>
        <w:rPr>
          <w:b/>
          <w:lang w:eastAsia="x-none"/>
        </w:rPr>
        <w:t xml:space="preserve">                                                                                           </w:t>
      </w:r>
    </w:p>
    <w:p w:rsidR="008A3099" w:rsidRPr="003716EB" w:rsidRDefault="003716EB" w:rsidP="008A3099">
      <w:pPr>
        <w:jc w:val="right"/>
      </w:pPr>
      <w:r w:rsidRPr="003716EB">
        <w:lastRenderedPageBreak/>
        <w:t>Приложение №3</w:t>
      </w:r>
    </w:p>
    <w:p w:rsidR="008A3099" w:rsidRPr="003716EB" w:rsidRDefault="008A3099" w:rsidP="008A3099">
      <w:pPr>
        <w:jc w:val="center"/>
      </w:pPr>
    </w:p>
    <w:p w:rsidR="0028175C" w:rsidRPr="003716EB" w:rsidRDefault="0028175C" w:rsidP="008A3099">
      <w:pPr>
        <w:jc w:val="center"/>
        <w:rPr>
          <w:b/>
        </w:rPr>
      </w:pPr>
    </w:p>
    <w:p w:rsidR="008A3099" w:rsidRPr="003716EB" w:rsidRDefault="008A3099" w:rsidP="008A3099">
      <w:pPr>
        <w:jc w:val="center"/>
        <w:rPr>
          <w:b/>
        </w:rPr>
      </w:pPr>
      <w:r w:rsidRPr="003716EB">
        <w:rPr>
          <w:b/>
        </w:rPr>
        <w:t>Техническ</w:t>
      </w:r>
      <w:r w:rsidR="003716EB">
        <w:rPr>
          <w:b/>
        </w:rPr>
        <w:t>ие характеристики теплообменного оборудования</w:t>
      </w:r>
    </w:p>
    <w:p w:rsidR="008A3099" w:rsidRPr="003716EB" w:rsidRDefault="008A3099" w:rsidP="008A3099">
      <w:pPr>
        <w:jc w:val="center"/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7"/>
        <w:gridCol w:w="6521"/>
      </w:tblGrid>
      <w:tr w:rsidR="008A3099" w:rsidRPr="003716EB" w:rsidTr="00C1123B">
        <w:trPr>
          <w:trHeight w:val="251"/>
        </w:trPr>
        <w:tc>
          <w:tcPr>
            <w:tcW w:w="1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rPr>
                <w:b/>
              </w:rPr>
              <w:t>Подогреватель сырой воды (ПСВ – 1)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тип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ПСВ-315-14-23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место установки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Водогрейная котельная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год изготовления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1981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исполнение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Подогреватель поверхностного типа, вертикальный с тру</w:t>
            </w:r>
            <w:r w:rsidRPr="003716EB">
              <w:t>б</w:t>
            </w:r>
            <w:r w:rsidRPr="003716EB">
              <w:t>чатой трубной системой.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рабочая среда в трубной системе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вода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высота корпуса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4924мм</w:t>
            </w:r>
          </w:p>
        </w:tc>
      </w:tr>
      <w:tr w:rsidR="008A3099" w:rsidRPr="003716EB" w:rsidTr="00C1123B">
        <w:trPr>
          <w:trHeight w:val="17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трубок в трубной части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19×1,0мм.</w:t>
            </w:r>
          </w:p>
        </w:tc>
      </w:tr>
      <w:tr w:rsidR="008A3099" w:rsidRPr="003716EB" w:rsidTr="00C1123B">
        <w:trPr>
          <w:trHeight w:val="25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количество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1210 шт.</w:t>
            </w:r>
          </w:p>
        </w:tc>
      </w:tr>
      <w:tr w:rsidR="008A3099" w:rsidRPr="003716EB" w:rsidTr="00C1123B">
        <w:trPr>
          <w:trHeight w:val="15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длина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4550мм.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материал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Л-68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метод установки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вальцовка</w:t>
            </w:r>
          </w:p>
        </w:tc>
      </w:tr>
      <w:tr w:rsidR="008A3099" w:rsidRPr="003716EB" w:rsidTr="00C1123B">
        <w:trPr>
          <w:trHeight w:val="12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верхней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3716EB">
              <w:t>1790мм.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нижней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1450мм.</w:t>
            </w:r>
          </w:p>
        </w:tc>
      </w:tr>
      <w:tr w:rsidR="008A3099" w:rsidRPr="003716EB" w:rsidTr="00C1123B">
        <w:trPr>
          <w:trHeight w:val="251"/>
        </w:trPr>
        <w:tc>
          <w:tcPr>
            <w:tcW w:w="1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rPr>
                <w:b/>
              </w:rPr>
              <w:t>Подогреватель греющего потока (ПСВ – 2)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тип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ПСВ-315-14-23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место установки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Водогрейная котельная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год изготовления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1981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исполнение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Подогреватель поверхностного типа, вертикальный с тру</w:t>
            </w:r>
            <w:r w:rsidRPr="003716EB">
              <w:t>б</w:t>
            </w:r>
            <w:r w:rsidRPr="003716EB">
              <w:t>чатой трубной системой.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рабочая среда в трубной системе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вода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высота корпуса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4924мм</w:t>
            </w:r>
          </w:p>
        </w:tc>
      </w:tr>
      <w:tr w:rsidR="008A3099" w:rsidRPr="003716EB" w:rsidTr="00C1123B">
        <w:trPr>
          <w:trHeight w:val="17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трубок в трубной части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19×1,0мм.</w:t>
            </w:r>
          </w:p>
        </w:tc>
      </w:tr>
      <w:tr w:rsidR="008A3099" w:rsidRPr="003716EB" w:rsidTr="00C1123B">
        <w:trPr>
          <w:trHeight w:val="25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количество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1210 шт.</w:t>
            </w:r>
          </w:p>
        </w:tc>
      </w:tr>
      <w:tr w:rsidR="008A3099" w:rsidRPr="003716EB" w:rsidTr="00C1123B">
        <w:trPr>
          <w:trHeight w:val="15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длина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4550мм.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материал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Л-68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метод установки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вальцовка</w:t>
            </w:r>
          </w:p>
        </w:tc>
      </w:tr>
      <w:tr w:rsidR="008A3099" w:rsidRPr="003716EB" w:rsidTr="00C1123B">
        <w:trPr>
          <w:trHeight w:val="12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верхней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3716EB">
              <w:t>1790мм.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lastRenderedPageBreak/>
              <w:t>Диаметр нижней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1450мм.</w:t>
            </w:r>
          </w:p>
        </w:tc>
      </w:tr>
      <w:tr w:rsidR="008A3099" w:rsidRPr="003716EB" w:rsidTr="00C1123B">
        <w:trPr>
          <w:trHeight w:val="251"/>
        </w:trPr>
        <w:tc>
          <w:tcPr>
            <w:tcW w:w="1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rPr>
                <w:b/>
              </w:rPr>
              <w:t>Подогреватель сырой воды (ПСВ – 4)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тип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ПСВ-315-14-23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место установки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Водогрейная котельная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год изготовления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1989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исполнение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Подогреватель поверхностного типа, вертикальный с тру</w:t>
            </w:r>
            <w:r w:rsidRPr="003716EB">
              <w:t>б</w:t>
            </w:r>
            <w:r w:rsidRPr="003716EB">
              <w:t>чатой трубной системой.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рабочая среда в трубной системе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вода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высота корпуса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4924мм</w:t>
            </w:r>
          </w:p>
        </w:tc>
      </w:tr>
      <w:tr w:rsidR="008A3099" w:rsidRPr="003716EB" w:rsidTr="00C1123B">
        <w:trPr>
          <w:trHeight w:val="17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трубок в трубной части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19×1,0мм.</w:t>
            </w:r>
          </w:p>
        </w:tc>
      </w:tr>
      <w:tr w:rsidR="008A3099" w:rsidRPr="003716EB" w:rsidTr="00C1123B">
        <w:trPr>
          <w:trHeight w:val="25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количество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1210 шт.</w:t>
            </w:r>
          </w:p>
        </w:tc>
      </w:tr>
      <w:tr w:rsidR="008A3099" w:rsidRPr="003716EB" w:rsidTr="00C1123B">
        <w:trPr>
          <w:trHeight w:val="15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длина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4550мм.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материал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Л-68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метод установки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вальцовка</w:t>
            </w:r>
          </w:p>
        </w:tc>
      </w:tr>
      <w:tr w:rsidR="008A3099" w:rsidRPr="003716EB" w:rsidTr="00C1123B">
        <w:trPr>
          <w:trHeight w:val="12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верхней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3716EB">
              <w:t>1790мм.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нижней трубной доски</w:t>
            </w:r>
          </w:p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1450мм.</w:t>
            </w:r>
          </w:p>
        </w:tc>
      </w:tr>
      <w:tr w:rsidR="008A3099" w:rsidRPr="003716EB" w:rsidTr="00C1123B">
        <w:trPr>
          <w:trHeight w:val="251"/>
        </w:trPr>
        <w:tc>
          <w:tcPr>
            <w:tcW w:w="1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rPr>
                <w:b/>
              </w:rPr>
              <w:t>Подогреватель сырой воды (ПСВ – 3)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тип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ПСВ-500-14-23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место установки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Водогрейная котельная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год изготовления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1987</w:t>
            </w:r>
          </w:p>
        </w:tc>
      </w:tr>
      <w:tr w:rsidR="008A3099" w:rsidRPr="003716EB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исполнение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Подогреватель поверхностного типа, вертикальный с тру</w:t>
            </w:r>
            <w:r w:rsidRPr="003716EB">
              <w:t>б</w:t>
            </w:r>
            <w:r w:rsidRPr="003716EB">
              <w:t>чатой трубной системой.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рабочая среда в трубной системе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вода</w:t>
            </w:r>
          </w:p>
        </w:tc>
      </w:tr>
      <w:tr w:rsidR="008A3099" w:rsidRPr="003716EB" w:rsidTr="00C1123B">
        <w:trPr>
          <w:trHeight w:val="11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высота корпуса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4970мм</w:t>
            </w:r>
          </w:p>
        </w:tc>
      </w:tr>
      <w:tr w:rsidR="008A3099" w:rsidRPr="003716EB" w:rsidTr="00C1123B">
        <w:trPr>
          <w:trHeight w:val="17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трубок в трубной части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19×1,0мм.</w:t>
            </w:r>
          </w:p>
        </w:tc>
      </w:tr>
      <w:tr w:rsidR="008A3099" w:rsidRPr="003716EB" w:rsidTr="00C1123B">
        <w:trPr>
          <w:trHeight w:val="25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количество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1926 шт.</w:t>
            </w:r>
          </w:p>
        </w:tc>
      </w:tr>
      <w:tr w:rsidR="008A3099" w:rsidRPr="003716EB" w:rsidTr="00C1123B">
        <w:trPr>
          <w:trHeight w:val="15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длина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4550мм.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материал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Л-68</w:t>
            </w:r>
          </w:p>
        </w:tc>
      </w:tr>
      <w:tr w:rsidR="008A3099" w:rsidRPr="003716EB" w:rsidTr="00C1123B">
        <w:trPr>
          <w:trHeight w:val="7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метод установки трубок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вальцовка</w:t>
            </w:r>
          </w:p>
        </w:tc>
      </w:tr>
      <w:tr w:rsidR="008A3099" w:rsidRPr="003716EB" w:rsidTr="00C1123B">
        <w:trPr>
          <w:trHeight w:val="124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верхней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3716EB">
              <w:t>1900мм.</w:t>
            </w:r>
          </w:p>
        </w:tc>
      </w:tr>
      <w:tr w:rsidR="008A3099" w:rsidTr="00C1123B">
        <w:trPr>
          <w:trHeight w:val="25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3099" w:rsidRPr="003716EB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Диаметр нижней трубной доски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99" w:rsidRDefault="008A3099" w:rsidP="008A3099">
            <w:pPr>
              <w:widowControl w:val="0"/>
              <w:autoSpaceDE w:val="0"/>
              <w:autoSpaceDN w:val="0"/>
              <w:adjustRightInd w:val="0"/>
            </w:pPr>
            <w:r w:rsidRPr="003716EB">
              <w:t>1560мм.</w:t>
            </w:r>
          </w:p>
        </w:tc>
      </w:tr>
    </w:tbl>
    <w:p w:rsidR="00933781" w:rsidRPr="0060392F" w:rsidRDefault="00933781" w:rsidP="0093378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Pr="009D36B4" w:rsidRDefault="009D36B4" w:rsidP="009D36B4">
      <w:pPr>
        <w:jc w:val="center"/>
        <w:rPr>
          <w:lang w:eastAsia="x-none"/>
        </w:rPr>
      </w:pPr>
      <w:r>
        <w:rPr>
          <w:b/>
          <w:lang w:eastAsia="x-none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9D36B4">
        <w:rPr>
          <w:lang w:eastAsia="x-none"/>
        </w:rPr>
        <w:t>Приложение №4</w:t>
      </w:r>
    </w:p>
    <w:p w:rsidR="009D36B4" w:rsidRDefault="009D36B4" w:rsidP="009D36B4">
      <w:pPr>
        <w:jc w:val="center"/>
        <w:rPr>
          <w:b/>
          <w:lang w:eastAsia="x-none"/>
        </w:rPr>
      </w:pPr>
    </w:p>
    <w:p w:rsidR="009D36B4" w:rsidRDefault="009D36B4" w:rsidP="009D36B4">
      <w:pPr>
        <w:jc w:val="center"/>
        <w:rPr>
          <w:b/>
          <w:lang w:eastAsia="x-none"/>
        </w:rPr>
      </w:pPr>
    </w:p>
    <w:p w:rsidR="009D36B4" w:rsidRDefault="009D36B4" w:rsidP="009D36B4">
      <w:pPr>
        <w:jc w:val="center"/>
        <w:rPr>
          <w:b/>
          <w:lang w:eastAsia="x-none"/>
        </w:rPr>
      </w:pPr>
    </w:p>
    <w:p w:rsidR="009D36B4" w:rsidRDefault="009D36B4" w:rsidP="009D36B4">
      <w:pPr>
        <w:jc w:val="center"/>
        <w:rPr>
          <w:b/>
          <w:lang w:eastAsia="x-none"/>
        </w:rPr>
      </w:pPr>
    </w:p>
    <w:p w:rsidR="009D36B4" w:rsidRDefault="009D36B4" w:rsidP="009D36B4">
      <w:pPr>
        <w:jc w:val="center"/>
        <w:rPr>
          <w:b/>
        </w:rPr>
      </w:pPr>
      <w:r>
        <w:rPr>
          <w:b/>
          <w:lang w:eastAsia="x-none"/>
        </w:rPr>
        <w:t>Технические</w:t>
      </w:r>
      <w:r>
        <w:rPr>
          <w:b/>
          <w:lang w:val="x-none" w:eastAsia="x-none"/>
        </w:rPr>
        <w:t xml:space="preserve"> </w:t>
      </w:r>
      <w:r>
        <w:rPr>
          <w:b/>
          <w:lang w:eastAsia="x-none"/>
        </w:rPr>
        <w:t>х</w:t>
      </w:r>
      <w:r>
        <w:rPr>
          <w:b/>
        </w:rPr>
        <w:t>арактеристики компрессоров</w:t>
      </w:r>
    </w:p>
    <w:tbl>
      <w:tblPr>
        <w:tblW w:w="150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9"/>
        <w:gridCol w:w="851"/>
        <w:gridCol w:w="852"/>
        <w:gridCol w:w="710"/>
        <w:gridCol w:w="988"/>
        <w:gridCol w:w="996"/>
        <w:gridCol w:w="1418"/>
        <w:gridCol w:w="993"/>
        <w:gridCol w:w="992"/>
        <w:gridCol w:w="991"/>
        <w:gridCol w:w="993"/>
        <w:gridCol w:w="1275"/>
        <w:gridCol w:w="1276"/>
        <w:gridCol w:w="1276"/>
      </w:tblGrid>
      <w:tr w:rsidR="009D36B4" w:rsidTr="000B10FB">
        <w:trPr>
          <w:trHeight w:val="12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Наименов</w:t>
            </w:r>
            <w:r>
              <w:t>а</w:t>
            </w:r>
            <w:r>
              <w:t>ние насосов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Тип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Завод-изгот</w:t>
            </w:r>
            <w:r>
              <w:t>о</w:t>
            </w:r>
            <w:r>
              <w:t>витель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Пр</w:t>
            </w:r>
            <w:r>
              <w:t>о</w:t>
            </w:r>
            <w:r>
              <w:t>изв</w:t>
            </w:r>
            <w:r>
              <w:t>о</w:t>
            </w:r>
            <w:r>
              <w:t>д</w:t>
            </w:r>
            <w:r>
              <w:t>и</w:t>
            </w:r>
            <w:r>
              <w:t>тел</w:t>
            </w:r>
            <w:r>
              <w:t>ь</w:t>
            </w:r>
            <w:r>
              <w:t>ность</w:t>
            </w:r>
            <w:r>
              <w:rPr>
                <w:lang w:val="en-US"/>
              </w:rPr>
              <w:t>,</w:t>
            </w:r>
            <w:r>
              <w:t xml:space="preserve"> м³/ч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Давл</w:t>
            </w:r>
            <w:r>
              <w:t>е</w:t>
            </w:r>
            <w:r>
              <w:t>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Ск</w:t>
            </w:r>
            <w:r>
              <w:t>о</w:t>
            </w:r>
            <w:r>
              <w:t>рость вращ</w:t>
            </w:r>
            <w:r>
              <w:t>е</w:t>
            </w:r>
            <w:r>
              <w:t>ния об/мин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Температура перекачив</w:t>
            </w:r>
            <w:r>
              <w:t>а</w:t>
            </w:r>
            <w:r>
              <w:t>емого возд</w:t>
            </w:r>
            <w:r>
              <w:t>у</w:t>
            </w:r>
            <w:r>
              <w:t>ха, ºС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 xml:space="preserve">Тип </w:t>
            </w:r>
            <w:r>
              <w:br/>
              <w:t>электр</w:t>
            </w:r>
            <w:r>
              <w:t>о</w:t>
            </w:r>
            <w:r>
              <w:t>двигат</w:t>
            </w:r>
            <w:r>
              <w:t>е</w:t>
            </w:r>
            <w:r>
              <w:t>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Напр</w:t>
            </w:r>
            <w:r>
              <w:t>я</w:t>
            </w:r>
            <w:r>
              <w:t>жение и Мо</w:t>
            </w:r>
            <w:r>
              <w:t>щ</w:t>
            </w:r>
            <w:r>
              <w:t>ность двигат</w:t>
            </w:r>
            <w:r>
              <w:t>е</w:t>
            </w:r>
            <w:r>
              <w:t>ля кВт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Вес электр</w:t>
            </w:r>
            <w:r>
              <w:t>о</w:t>
            </w:r>
            <w:r>
              <w:t>двигат</w:t>
            </w:r>
            <w:r>
              <w:t>е</w:t>
            </w:r>
            <w:r>
              <w:t>ля кг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 xml:space="preserve">Общий Вес </w:t>
            </w:r>
          </w:p>
          <w:p w:rsidR="009D36B4" w:rsidRDefault="009D36B4" w:rsidP="000B10FB">
            <w:pPr>
              <w:jc w:val="center"/>
            </w:pPr>
            <w: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Система смазки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lang w:val="en-US"/>
              </w:rPr>
            </w:pPr>
            <w:proofErr w:type="spellStart"/>
            <w:r>
              <w:t>Пневмоп</w:t>
            </w:r>
            <w:r>
              <w:t>а</w:t>
            </w:r>
            <w:r>
              <w:t>трубки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Наличие грузопод</w:t>
            </w:r>
            <w:r>
              <w:t>ъ</w:t>
            </w:r>
            <w:r>
              <w:t>емного м</w:t>
            </w:r>
            <w:r>
              <w:t>е</w:t>
            </w:r>
            <w:r>
              <w:t>ханизма, г/п, тонн</w:t>
            </w:r>
          </w:p>
        </w:tc>
      </w:tr>
      <w:tr w:rsidR="009D36B4" w:rsidTr="000B10FB">
        <w:trPr>
          <w:trHeight w:val="133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4" w:rsidRDefault="009D36B4" w:rsidP="000B10FB">
            <w:r>
              <w:t>Компрессор сжатого во</w:t>
            </w:r>
            <w:r>
              <w:t>з</w:t>
            </w:r>
            <w:r>
              <w:t>духа  №1 (ХВО)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rPr>
                <w:lang w:val="en-US"/>
              </w:rPr>
              <w:t>ESB</w:t>
            </w:r>
            <w:r>
              <w:t xml:space="preserve"> 5-10</w:t>
            </w:r>
            <w:r>
              <w:rPr>
                <w:lang w:val="en-US"/>
              </w:rPr>
              <w:t>EA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Фи</w:t>
            </w:r>
            <w:r>
              <w:t>н</w:t>
            </w:r>
            <w:r>
              <w:t>ляндия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sz w:val="20"/>
                <w:szCs w:val="20"/>
              </w:rPr>
            </w:pPr>
            <w:r>
              <w:t>0,65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proofErr w:type="spellStart"/>
            <w:r>
              <w:t>Рмах</w:t>
            </w:r>
            <w:proofErr w:type="spellEnd"/>
            <w:r>
              <w:t>=</w:t>
            </w:r>
          </w:p>
          <w:p w:rsidR="009D36B4" w:rsidRDefault="009D36B4" w:rsidP="000B10FB">
            <w:pPr>
              <w:jc w:val="center"/>
            </w:pPr>
            <w:r>
              <w:t>10бар;</w:t>
            </w:r>
          </w:p>
          <w:p w:rsidR="009D36B4" w:rsidRDefault="009D36B4" w:rsidP="000B10FB">
            <w:pPr>
              <w:jc w:val="center"/>
              <w:rPr>
                <w:lang w:val="en-US"/>
              </w:rPr>
            </w:pPr>
            <w:r>
              <w:t>Р</w:t>
            </w:r>
            <w:r>
              <w:rPr>
                <w:lang w:val="en-US"/>
              </w:rPr>
              <w:t>min=</w:t>
            </w:r>
          </w:p>
          <w:p w:rsidR="009D36B4" w:rsidRDefault="009D36B4" w:rsidP="000B10FB">
            <w:pPr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5</w:t>
            </w:r>
            <w:r>
              <w:t>бар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sz w:val="20"/>
                <w:szCs w:val="20"/>
              </w:rPr>
            </w:pPr>
            <w:r>
              <w:t>3005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0-40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lang w:val="en-US"/>
              </w:rPr>
            </w:pPr>
            <w:r>
              <w:t xml:space="preserve">Класс </w:t>
            </w:r>
            <w:r>
              <w:rPr>
                <w:lang w:val="en-US"/>
              </w:rPr>
              <w:t>F</w:t>
            </w:r>
            <w:r>
              <w:t xml:space="preserve">, </w:t>
            </w:r>
            <w:r>
              <w:rPr>
                <w:lang w:val="en-US"/>
              </w:rPr>
              <w:t>IP54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С двиг</w:t>
            </w:r>
            <w:r>
              <w:t>а</w:t>
            </w:r>
            <w:r>
              <w:t>телем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Емкость масляной системы 2.5л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rPr>
                <w:lang w:val="en-US"/>
              </w:rPr>
              <w:t>R1/2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D36B4" w:rsidTr="000B10FB">
        <w:trPr>
          <w:trHeight w:val="6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4" w:rsidRDefault="009D36B4" w:rsidP="000B10FB">
            <w:r>
              <w:t>Компрессор сжатого во</w:t>
            </w:r>
            <w:r>
              <w:t>з</w:t>
            </w:r>
            <w:r>
              <w:t>духа  №2 (ХВО)</w:t>
            </w:r>
          </w:p>
          <w:p w:rsidR="009D36B4" w:rsidRDefault="009D36B4" w:rsidP="000B10F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rPr>
                <w:lang w:val="en-US"/>
              </w:rPr>
              <w:t>ESB</w:t>
            </w:r>
            <w:r>
              <w:t xml:space="preserve"> 5-10</w:t>
            </w:r>
            <w:r>
              <w:rPr>
                <w:lang w:val="en-US"/>
              </w:rPr>
              <w:t>EA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Фи</w:t>
            </w:r>
            <w:r>
              <w:t>н</w:t>
            </w:r>
            <w:r>
              <w:t>ляндия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sz w:val="20"/>
                <w:szCs w:val="20"/>
              </w:rPr>
            </w:pPr>
            <w:r>
              <w:t>0,65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proofErr w:type="spellStart"/>
            <w:r>
              <w:t>Рмах</w:t>
            </w:r>
            <w:proofErr w:type="spellEnd"/>
            <w:r>
              <w:t>=</w:t>
            </w:r>
          </w:p>
          <w:p w:rsidR="009D36B4" w:rsidRDefault="009D36B4" w:rsidP="000B10FB">
            <w:pPr>
              <w:jc w:val="center"/>
            </w:pPr>
            <w:r>
              <w:t>10бар;</w:t>
            </w:r>
          </w:p>
          <w:p w:rsidR="009D36B4" w:rsidRDefault="009D36B4" w:rsidP="000B10FB">
            <w:pPr>
              <w:jc w:val="center"/>
              <w:rPr>
                <w:lang w:val="en-US"/>
              </w:rPr>
            </w:pPr>
            <w:r>
              <w:t>Р</w:t>
            </w:r>
            <w:r>
              <w:rPr>
                <w:lang w:val="en-US"/>
              </w:rPr>
              <w:t>min=</w:t>
            </w:r>
          </w:p>
          <w:p w:rsidR="009D36B4" w:rsidRDefault="009D36B4" w:rsidP="000B10FB">
            <w:pPr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5</w:t>
            </w:r>
            <w:r>
              <w:t>бар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sz w:val="20"/>
                <w:szCs w:val="20"/>
              </w:rPr>
            </w:pPr>
            <w:r>
              <w:t>3005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0-40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lang w:val="en-US"/>
              </w:rPr>
            </w:pPr>
            <w:r>
              <w:t xml:space="preserve">Класс </w:t>
            </w:r>
            <w:r>
              <w:rPr>
                <w:lang w:val="en-US"/>
              </w:rPr>
              <w:t>F</w:t>
            </w:r>
            <w:r>
              <w:t xml:space="preserve">, </w:t>
            </w:r>
            <w:r>
              <w:rPr>
                <w:lang w:val="en-US"/>
              </w:rPr>
              <w:t>IP54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С двиг</w:t>
            </w:r>
            <w:r>
              <w:t>а</w:t>
            </w:r>
            <w:r>
              <w:t>телем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t>Емкость масляной системы 2.5л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</w:pPr>
            <w:r>
              <w:rPr>
                <w:lang w:val="en-US"/>
              </w:rPr>
              <w:t>R1/2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6B4" w:rsidRDefault="009D36B4" w:rsidP="000B10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Приложение №5</w:t>
      </w:r>
    </w:p>
    <w:p w:rsidR="009D36B4" w:rsidRDefault="009D36B4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933781" w:rsidRPr="0060392F" w:rsidRDefault="00933781" w:rsidP="0093378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  <w:r w:rsidRPr="0060392F">
        <w:rPr>
          <w:rFonts w:eastAsia="Calibri"/>
          <w:lang w:eastAsia="en-US"/>
        </w:rPr>
        <w:t>Ведомость планируемых объёмов ремонтных работ __________________________________</w:t>
      </w:r>
    </w:p>
    <w:p w:rsidR="00933781" w:rsidRPr="0060392F" w:rsidRDefault="00933781" w:rsidP="00933781">
      <w:pPr>
        <w:tabs>
          <w:tab w:val="left" w:pos="1134"/>
        </w:tabs>
        <w:rPr>
          <w:rFonts w:eastAsia="Calibri"/>
          <w:i/>
          <w:lang w:eastAsia="en-US"/>
        </w:rPr>
      </w:pPr>
      <w:r w:rsidRPr="0060392F">
        <w:t xml:space="preserve">                                                                                                                                                         (</w:t>
      </w:r>
      <w:r w:rsidRPr="0060392F">
        <w:rPr>
          <w:i/>
        </w:rPr>
        <w:t>наименование  цеха)</w:t>
      </w:r>
    </w:p>
    <w:p w:rsidR="00933781" w:rsidRPr="0060392F" w:rsidRDefault="00933781" w:rsidP="0093378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203"/>
        <w:gridCol w:w="1069"/>
        <w:gridCol w:w="258"/>
        <w:gridCol w:w="942"/>
        <w:gridCol w:w="1461"/>
      </w:tblGrid>
      <w:tr w:rsidR="00933781" w:rsidRPr="0060392F" w:rsidTr="00FE4FEC">
        <w:trPr>
          <w:trHeight w:val="684"/>
          <w:jc w:val="center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bookmarkStart w:id="6" w:name="RANGE!A2:H6"/>
            <w:r w:rsidRPr="0060392F">
              <w:t>№ п/п</w:t>
            </w:r>
            <w:bookmarkEnd w:id="6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Ст. №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Номенклатура планируемых работ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Объём планиру</w:t>
            </w:r>
            <w:r w:rsidRPr="0060392F">
              <w:t>е</w:t>
            </w:r>
            <w:r w:rsidRPr="0060392F">
              <w:t>мых работ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</w:pPr>
            <w:r w:rsidRPr="0060392F">
              <w:t>Срок в</w:t>
            </w:r>
            <w:r w:rsidRPr="0060392F">
              <w:t>ы</w:t>
            </w:r>
            <w:r w:rsidRPr="0060392F">
              <w:t>полнения работ</w:t>
            </w:r>
          </w:p>
        </w:tc>
      </w:tr>
      <w:tr w:rsidR="00933781" w:rsidRPr="0060392F" w:rsidTr="00FE4FEC">
        <w:trPr>
          <w:trHeight w:val="1120"/>
          <w:jc w:val="center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 xml:space="preserve">Ед. </w:t>
            </w:r>
            <w:proofErr w:type="spellStart"/>
            <w:r w:rsidRPr="0060392F">
              <w:t>и</w:t>
            </w:r>
            <w:r w:rsidRPr="0060392F">
              <w:t>з</w:t>
            </w:r>
            <w:r w:rsidRPr="0060392F">
              <w:t>мер</w:t>
            </w:r>
            <w:proofErr w:type="spellEnd"/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781" w:rsidRPr="0060392F" w:rsidRDefault="00933781" w:rsidP="00933781">
            <w:pPr>
              <w:jc w:val="center"/>
            </w:pPr>
            <w:r w:rsidRPr="0060392F">
              <w:t>Кол-во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781" w:rsidRPr="0060392F" w:rsidRDefault="00933781" w:rsidP="00933781">
            <w:pPr>
              <w:jc w:val="center"/>
            </w:pPr>
          </w:p>
        </w:tc>
      </w:tr>
      <w:tr w:rsidR="00933781" w:rsidRPr="0060392F" w:rsidTr="00FE4FEC">
        <w:trPr>
          <w:trHeight w:val="19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3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4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6</w:t>
            </w:r>
          </w:p>
        </w:tc>
      </w:tr>
      <w:tr w:rsidR="00933781" w:rsidRPr="0060392F" w:rsidTr="00FE4FEC">
        <w:trPr>
          <w:trHeight w:val="300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781" w:rsidRPr="0060392F" w:rsidRDefault="00933781" w:rsidP="00933781">
            <w:pPr>
              <w:jc w:val="center"/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781" w:rsidRPr="0060392F" w:rsidRDefault="00933781" w:rsidP="00933781">
            <w:pPr>
              <w:rPr>
                <w:i/>
                <w:i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781" w:rsidRPr="0060392F" w:rsidRDefault="00933781" w:rsidP="00933781">
            <w:pPr>
              <w:rPr>
                <w:i/>
                <w:iCs/>
              </w:rPr>
            </w:pPr>
            <w:r w:rsidRPr="0060392F">
              <w:rPr>
                <w:i/>
                <w:iCs/>
              </w:rPr>
              <w:t> </w:t>
            </w:r>
          </w:p>
        </w:tc>
      </w:tr>
    </w:tbl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spacing w:after="200" w:line="276" w:lineRule="auto"/>
        <w:rPr>
          <w:rFonts w:eastAsia="Calibri"/>
          <w:lang w:val="en-US" w:eastAsia="en-US"/>
        </w:rPr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________________________ цеха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  <w:rPr>
          <w:i/>
        </w:rPr>
      </w:pPr>
      <w:r w:rsidRPr="0060392F">
        <w:t xml:space="preserve">                        (</w:t>
      </w:r>
      <w:r w:rsidRPr="0060392F">
        <w:rPr>
          <w:i/>
        </w:rPr>
        <w:t>наименование цеха)                                                                                     (подпись) 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tabs>
          <w:tab w:val="left" w:pos="1134"/>
        </w:tabs>
        <w:ind w:firstLine="567"/>
      </w:pPr>
      <w:r w:rsidRPr="0060392F">
        <w:t>Согласовано:</w:t>
      </w: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Подрядная организация                                                                                            _____________ / ____________________</w:t>
      </w:r>
    </w:p>
    <w:p w:rsidR="00933781" w:rsidRPr="0060392F" w:rsidRDefault="00933781" w:rsidP="00933781">
      <w:pPr>
        <w:tabs>
          <w:tab w:val="left" w:pos="1134"/>
        </w:tabs>
        <w:ind w:left="1418" w:firstLine="284"/>
      </w:pPr>
      <w:r w:rsidRPr="0060392F">
        <w:rPr>
          <w:i/>
        </w:rPr>
        <w:t xml:space="preserve">                                                                                                                                                (подпись)                  (Ф.И.О.)</w:t>
      </w:r>
    </w:p>
    <w:p w:rsidR="00933781" w:rsidRPr="0060392F" w:rsidRDefault="00933781" w:rsidP="00933781">
      <w:pPr>
        <w:tabs>
          <w:tab w:val="left" w:pos="1134"/>
        </w:tabs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933781" w:rsidRPr="0060392F" w:rsidRDefault="00933781" w:rsidP="0093378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60392F">
        <w:t>Начальник ОППР                                                                                                                 _____________ / ____________________</w:t>
      </w:r>
    </w:p>
    <w:p w:rsidR="00933781" w:rsidRPr="0060392F" w:rsidRDefault="00933781" w:rsidP="00933781">
      <w:pPr>
        <w:spacing w:after="200" w:line="276" w:lineRule="auto"/>
        <w:rPr>
          <w:rFonts w:eastAsia="Calibri"/>
          <w:lang w:eastAsia="en-US"/>
        </w:rPr>
      </w:pPr>
      <w:r w:rsidRPr="0060392F">
        <w:rPr>
          <w:i/>
        </w:rPr>
        <w:t xml:space="preserve">                                                                                                                                                                             (подпись)                   (Ф.И.О.)</w:t>
      </w:r>
    </w:p>
    <w:p w:rsidR="009D4EB1" w:rsidRPr="0060392F" w:rsidRDefault="009D4EB1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13509C" w:rsidRPr="0060392F" w:rsidRDefault="0013509C">
      <w:r w:rsidRPr="0060392F">
        <w:rPr>
          <w:b/>
        </w:rPr>
        <w:br w:type="page"/>
      </w:r>
    </w:p>
    <w:p w:rsidR="0013509C" w:rsidRPr="0060392F" w:rsidRDefault="0013509C" w:rsidP="009D4EB1">
      <w:pPr>
        <w:pStyle w:val="22"/>
        <w:tabs>
          <w:tab w:val="left" w:pos="8505"/>
        </w:tabs>
        <w:ind w:left="0"/>
        <w:jc w:val="both"/>
        <w:rPr>
          <w:b w:val="0"/>
        </w:rPr>
        <w:sectPr w:rsidR="0013509C" w:rsidRPr="0060392F" w:rsidSect="00686C31">
          <w:pgSz w:w="16838" w:h="11906" w:orient="landscape"/>
          <w:pgMar w:top="1077" w:right="1134" w:bottom="850" w:left="1134" w:header="708" w:footer="708" w:gutter="0"/>
          <w:cols w:space="708"/>
          <w:docGrid w:linePitch="360"/>
        </w:sectPr>
      </w:pPr>
    </w:p>
    <w:p w:rsidR="0013509C" w:rsidRPr="0060392F" w:rsidRDefault="0013509C" w:rsidP="0013509C">
      <w:pPr>
        <w:ind w:hanging="142"/>
        <w:jc w:val="right"/>
      </w:pPr>
      <w:r w:rsidRPr="0060392F">
        <w:lastRenderedPageBreak/>
        <w:t>Прил</w:t>
      </w:r>
      <w:r w:rsidR="009D36B4">
        <w:t>ожение №6</w:t>
      </w:r>
    </w:p>
    <w:p w:rsidR="0013509C" w:rsidRPr="0060392F" w:rsidRDefault="0013509C" w:rsidP="0013509C">
      <w:pPr>
        <w:ind w:hanging="142"/>
        <w:jc w:val="right"/>
        <w:rPr>
          <w:sz w:val="20"/>
          <w:szCs w:val="20"/>
        </w:rPr>
      </w:pPr>
    </w:p>
    <w:p w:rsidR="00A36BE5" w:rsidRPr="0060392F" w:rsidRDefault="00A36BE5" w:rsidP="00A36BE5">
      <w:pPr>
        <w:jc w:val="center"/>
      </w:pPr>
      <w:r>
        <w:t xml:space="preserve">                                                       </w:t>
      </w:r>
      <w:r w:rsidRPr="0060392F">
        <w:t>УТВЕРЖДАЮ</w:t>
      </w:r>
    </w:p>
    <w:p w:rsidR="00A36BE5" w:rsidRPr="00263778" w:rsidRDefault="00A36BE5" w:rsidP="00A36BE5">
      <w:pPr>
        <w:ind w:firstLine="6096"/>
        <w:rPr>
          <w:sz w:val="16"/>
          <w:szCs w:val="16"/>
        </w:rPr>
      </w:pPr>
    </w:p>
    <w:p w:rsidR="00A36BE5" w:rsidRPr="0060392F" w:rsidRDefault="00A36BE5" w:rsidP="00A36BE5">
      <w:pPr>
        <w:jc w:val="right"/>
      </w:pPr>
      <w:r w:rsidRPr="0060392F">
        <w:t xml:space="preserve">Главный инженер </w:t>
      </w:r>
      <w:r>
        <w:t>Правобережной</w:t>
      </w:r>
      <w:r w:rsidR="007D5796">
        <w:t xml:space="preserve"> </w:t>
      </w:r>
      <w:r w:rsidRPr="0060392F">
        <w:t>ТЭЦ</w:t>
      </w:r>
    </w:p>
    <w:p w:rsidR="00A36BE5" w:rsidRPr="00263778" w:rsidRDefault="00A36BE5" w:rsidP="00A36BE5">
      <w:pPr>
        <w:ind w:firstLine="6096"/>
        <w:rPr>
          <w:sz w:val="16"/>
          <w:szCs w:val="16"/>
        </w:rPr>
      </w:pPr>
    </w:p>
    <w:p w:rsidR="00A36BE5" w:rsidRPr="0060392F" w:rsidRDefault="00A36BE5" w:rsidP="00A36BE5">
      <w:pPr>
        <w:jc w:val="center"/>
      </w:pPr>
      <w:r>
        <w:t xml:space="preserve">                                                      А.А Слуцкий</w:t>
      </w:r>
      <w:r w:rsidRPr="0060392F">
        <w:t xml:space="preserve"> </w:t>
      </w:r>
    </w:p>
    <w:p w:rsidR="00A36BE5" w:rsidRPr="00263778" w:rsidRDefault="00A36BE5" w:rsidP="00A36BE5">
      <w:pPr>
        <w:ind w:firstLine="6096"/>
        <w:rPr>
          <w:sz w:val="16"/>
          <w:szCs w:val="16"/>
        </w:rPr>
      </w:pPr>
    </w:p>
    <w:p w:rsidR="00A36BE5" w:rsidRPr="0060392F" w:rsidRDefault="00A36BE5" w:rsidP="00A36BE5">
      <w:pPr>
        <w:jc w:val="center"/>
      </w:pPr>
      <w:r>
        <w:t xml:space="preserve">                                                                                          </w:t>
      </w:r>
      <w:r w:rsidR="007D5796">
        <w:t>“__“ __________________</w:t>
      </w:r>
      <w:r w:rsidRPr="0060392F">
        <w:t xml:space="preserve"> 201</w:t>
      </w:r>
      <w:r w:rsidR="002B0BB5">
        <w:t>4</w:t>
      </w:r>
      <w:r w:rsidRPr="0060392F">
        <w:t xml:space="preserve"> г.</w:t>
      </w:r>
    </w:p>
    <w:p w:rsidR="0013509C" w:rsidRPr="0060392F" w:rsidRDefault="0013509C" w:rsidP="0013509C">
      <w:pPr>
        <w:jc w:val="center"/>
        <w:rPr>
          <w:u w:val="single"/>
        </w:rPr>
      </w:pPr>
    </w:p>
    <w:p w:rsidR="0013509C" w:rsidRPr="0060392F" w:rsidRDefault="0013509C" w:rsidP="0013509C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13509C" w:rsidRPr="0060392F" w:rsidRDefault="0013509C" w:rsidP="0013509C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насосов</w:t>
      </w:r>
    </w:p>
    <w:p w:rsidR="0013509C" w:rsidRPr="0060392F" w:rsidRDefault="00026F35" w:rsidP="0013509C">
      <w:pPr>
        <w:tabs>
          <w:tab w:val="left" w:pos="3969"/>
        </w:tabs>
        <w:spacing w:line="360" w:lineRule="auto"/>
        <w:jc w:val="center"/>
      </w:pPr>
      <w:r>
        <w:t>П</w:t>
      </w:r>
      <w:r w:rsidR="007D5796">
        <w:t>равобережной</w:t>
      </w:r>
      <w:r>
        <w:t xml:space="preserve"> </w:t>
      </w:r>
      <w:r w:rsidR="0013509C" w:rsidRPr="0060392F">
        <w:t>ТЭЦ филиала «</w:t>
      </w:r>
      <w:r>
        <w:t>Невский</w:t>
      </w:r>
      <w:r w:rsidR="0013509C" w:rsidRPr="0060392F">
        <w:t>» ОАО «ТГК-1» на 201</w:t>
      </w:r>
      <w:r>
        <w:t>4</w:t>
      </w:r>
      <w:r w:rsidR="0013509C" w:rsidRPr="0060392F">
        <w:t xml:space="preserve"> год</w:t>
      </w: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77"/>
        <w:gridCol w:w="423"/>
        <w:gridCol w:w="513"/>
        <w:gridCol w:w="513"/>
        <w:gridCol w:w="513"/>
        <w:gridCol w:w="513"/>
        <w:gridCol w:w="513"/>
        <w:gridCol w:w="513"/>
        <w:gridCol w:w="513"/>
        <w:gridCol w:w="513"/>
        <w:gridCol w:w="582"/>
        <w:gridCol w:w="582"/>
        <w:gridCol w:w="539"/>
      </w:tblGrid>
      <w:tr w:rsidR="0013509C" w:rsidRPr="0060392F" w:rsidTr="00A74379">
        <w:tc>
          <w:tcPr>
            <w:tcW w:w="596" w:type="dxa"/>
            <w:vMerge w:val="restart"/>
            <w:vAlign w:val="center"/>
          </w:tcPr>
          <w:p w:rsidR="0013509C" w:rsidRPr="0060392F" w:rsidRDefault="0013509C" w:rsidP="0013509C">
            <w:pPr>
              <w:jc w:val="center"/>
            </w:pPr>
            <w:r w:rsidRPr="0060392F">
              <w:t>№</w:t>
            </w:r>
          </w:p>
          <w:p w:rsidR="0013509C" w:rsidRPr="0060392F" w:rsidRDefault="0013509C" w:rsidP="0013509C">
            <w:pPr>
              <w:jc w:val="center"/>
            </w:pPr>
            <w:r w:rsidRPr="0060392F">
              <w:t>п/п</w:t>
            </w:r>
          </w:p>
        </w:tc>
        <w:tc>
          <w:tcPr>
            <w:tcW w:w="2977" w:type="dxa"/>
            <w:vMerge w:val="restart"/>
            <w:vAlign w:val="center"/>
          </w:tcPr>
          <w:p w:rsidR="0013509C" w:rsidRPr="0060392F" w:rsidRDefault="0013509C" w:rsidP="0013509C">
            <w:pPr>
              <w:jc w:val="center"/>
            </w:pPr>
            <w:r w:rsidRPr="0060392F">
              <w:t>Наименование оборудов</w:t>
            </w:r>
            <w:r w:rsidRPr="0060392F">
              <w:t>а</w:t>
            </w:r>
            <w:r w:rsidRPr="0060392F">
              <w:t>ния</w:t>
            </w:r>
          </w:p>
        </w:tc>
        <w:tc>
          <w:tcPr>
            <w:tcW w:w="6230" w:type="dxa"/>
            <w:gridSpan w:val="12"/>
            <w:vAlign w:val="center"/>
          </w:tcPr>
          <w:p w:rsidR="0013509C" w:rsidRPr="0060392F" w:rsidRDefault="0013509C" w:rsidP="0013509C">
            <w:pPr>
              <w:jc w:val="center"/>
            </w:pPr>
            <w:r w:rsidRPr="0060392F">
              <w:t>Месяц/вид ремонта</w:t>
            </w:r>
          </w:p>
        </w:tc>
      </w:tr>
      <w:tr w:rsidR="0013509C" w:rsidRPr="0060392F" w:rsidTr="00A74379">
        <w:tc>
          <w:tcPr>
            <w:tcW w:w="596" w:type="dxa"/>
            <w:vMerge/>
          </w:tcPr>
          <w:p w:rsidR="0013509C" w:rsidRPr="0060392F" w:rsidRDefault="0013509C" w:rsidP="0013509C"/>
        </w:tc>
        <w:tc>
          <w:tcPr>
            <w:tcW w:w="2977" w:type="dxa"/>
            <w:vMerge/>
          </w:tcPr>
          <w:p w:rsidR="0013509C" w:rsidRPr="0060392F" w:rsidRDefault="0013509C" w:rsidP="0013509C"/>
        </w:tc>
        <w:tc>
          <w:tcPr>
            <w:tcW w:w="423" w:type="dxa"/>
          </w:tcPr>
          <w:p w:rsidR="0013509C" w:rsidRPr="0060392F" w:rsidRDefault="0013509C" w:rsidP="0013509C">
            <w:pPr>
              <w:jc w:val="center"/>
            </w:pPr>
            <w:r w:rsidRPr="0060392F">
              <w:t>1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2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3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4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5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6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7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8</w:t>
            </w:r>
          </w:p>
        </w:tc>
        <w:tc>
          <w:tcPr>
            <w:tcW w:w="513" w:type="dxa"/>
          </w:tcPr>
          <w:p w:rsidR="0013509C" w:rsidRPr="0060392F" w:rsidRDefault="0013509C" w:rsidP="0013509C">
            <w:pPr>
              <w:jc w:val="center"/>
            </w:pPr>
            <w:r w:rsidRPr="0060392F">
              <w:t>9</w:t>
            </w:r>
          </w:p>
        </w:tc>
        <w:tc>
          <w:tcPr>
            <w:tcW w:w="582" w:type="dxa"/>
          </w:tcPr>
          <w:p w:rsidR="0013509C" w:rsidRPr="0060392F" w:rsidRDefault="0013509C" w:rsidP="0013509C">
            <w:pPr>
              <w:jc w:val="center"/>
            </w:pPr>
            <w:r w:rsidRPr="0060392F">
              <w:t>10</w:t>
            </w:r>
          </w:p>
        </w:tc>
        <w:tc>
          <w:tcPr>
            <w:tcW w:w="582" w:type="dxa"/>
          </w:tcPr>
          <w:p w:rsidR="0013509C" w:rsidRPr="0060392F" w:rsidRDefault="0013509C" w:rsidP="0013509C">
            <w:pPr>
              <w:jc w:val="center"/>
            </w:pPr>
            <w:r w:rsidRPr="0060392F">
              <w:t>11</w:t>
            </w:r>
          </w:p>
        </w:tc>
        <w:tc>
          <w:tcPr>
            <w:tcW w:w="539" w:type="dxa"/>
          </w:tcPr>
          <w:p w:rsidR="0013509C" w:rsidRPr="0060392F" w:rsidRDefault="0013509C" w:rsidP="0013509C">
            <w:pPr>
              <w:jc w:val="center"/>
            </w:pPr>
            <w:r w:rsidRPr="0060392F">
              <w:t>12</w:t>
            </w:r>
          </w:p>
        </w:tc>
      </w:tr>
      <w:tr w:rsidR="00C55F61" w:rsidRPr="0060392F" w:rsidTr="00F7440C">
        <w:tc>
          <w:tcPr>
            <w:tcW w:w="9803" w:type="dxa"/>
            <w:gridSpan w:val="14"/>
          </w:tcPr>
          <w:p w:rsidR="00C55F61" w:rsidRPr="0060392F" w:rsidRDefault="00C55F61" w:rsidP="0013509C">
            <w:r>
              <w:t xml:space="preserve">                                                              Насосы котлотурбинного цеха </w:t>
            </w:r>
          </w:p>
        </w:tc>
      </w:tr>
      <w:tr w:rsidR="0013509C" w:rsidRPr="0060392F" w:rsidTr="00A74379">
        <w:tc>
          <w:tcPr>
            <w:tcW w:w="596" w:type="dxa"/>
          </w:tcPr>
          <w:p w:rsidR="0013509C" w:rsidRPr="0060392F" w:rsidRDefault="0013509C" w:rsidP="0013509C"/>
        </w:tc>
        <w:tc>
          <w:tcPr>
            <w:tcW w:w="2977" w:type="dxa"/>
          </w:tcPr>
          <w:p w:rsidR="0013509C" w:rsidRPr="0060392F" w:rsidRDefault="00152090" w:rsidP="0013509C">
            <w:r>
              <w:t>Сетевые насосы:</w:t>
            </w:r>
          </w:p>
        </w:tc>
        <w:tc>
          <w:tcPr>
            <w:tcW w:w="42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13" w:type="dxa"/>
          </w:tcPr>
          <w:p w:rsidR="0013509C" w:rsidRPr="0060392F" w:rsidRDefault="0013509C" w:rsidP="0013509C"/>
        </w:tc>
        <w:tc>
          <w:tcPr>
            <w:tcW w:w="582" w:type="dxa"/>
          </w:tcPr>
          <w:p w:rsidR="0013509C" w:rsidRPr="0060392F" w:rsidRDefault="0013509C" w:rsidP="0013509C"/>
        </w:tc>
        <w:tc>
          <w:tcPr>
            <w:tcW w:w="582" w:type="dxa"/>
          </w:tcPr>
          <w:p w:rsidR="0013509C" w:rsidRPr="0060392F" w:rsidRDefault="0013509C" w:rsidP="0013509C"/>
        </w:tc>
        <w:tc>
          <w:tcPr>
            <w:tcW w:w="539" w:type="dxa"/>
          </w:tcPr>
          <w:p w:rsidR="0013509C" w:rsidRPr="0060392F" w:rsidRDefault="0013509C" w:rsidP="0013509C"/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026F35" w:rsidRDefault="007D5796" w:rsidP="007D5796">
            <w:pPr>
              <w:jc w:val="center"/>
              <w:rPr>
                <w:lang w:eastAsia="en-US"/>
              </w:rPr>
            </w:pPr>
            <w:r w:rsidRPr="00026F35">
              <w:rPr>
                <w:lang w:eastAsia="en-US"/>
              </w:rPr>
              <w:t>1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t>СЭН-11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026F35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r w:rsidRPr="00EE3C6A">
              <w:t>СЭН-1</w:t>
            </w:r>
            <w:r>
              <w:t>2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026F35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r w:rsidRPr="00EE3C6A">
              <w:t>СЭН-1</w:t>
            </w:r>
            <w:r>
              <w:t>6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СЭН-14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СЭН-21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>
              <w:t>СЭН-22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СЭН-17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t>СЭН-1</w:t>
            </w:r>
            <w:r>
              <w:t>8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 19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>
              <w:t>СЭН-24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>
              <w:t>СЭН-25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>
              <w:t>СЭН-26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>
              <w:t>СЭН-27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C55F61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>
              <w:t>СЭН-28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pPr>
              <w:rPr>
                <w:lang w:eastAsia="en-US"/>
              </w:rPr>
            </w:pPr>
            <w:r w:rsidRPr="00EE3C6A">
              <w:rPr>
                <w:lang w:eastAsia="en-US"/>
              </w:rPr>
              <w:t>СЭН-20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pPr>
              <w:rPr>
                <w:lang w:eastAsia="en-US"/>
              </w:rPr>
            </w:pPr>
            <w:r w:rsidRPr="00EE3C6A">
              <w:t>СЭН-1</w:t>
            </w:r>
            <w:r w:rsidR="002F1750">
              <w:t xml:space="preserve"> (энергоблок)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pPr>
              <w:rPr>
                <w:lang w:eastAsia="en-US"/>
              </w:rPr>
            </w:pPr>
            <w:r>
              <w:t>СЭН-2</w:t>
            </w:r>
            <w:r w:rsidR="002F1750">
              <w:t xml:space="preserve"> (энергоблок)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pPr>
              <w:rPr>
                <w:lang w:eastAsia="en-US"/>
              </w:rPr>
            </w:pPr>
            <w:r>
              <w:t>СЭН-3</w:t>
            </w:r>
            <w:r w:rsidR="002F1750">
              <w:t xml:space="preserve"> (энергоблок)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C55F61" w:rsidRDefault="00C55F61" w:rsidP="007D57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pPr>
              <w:rPr>
                <w:lang w:eastAsia="en-US"/>
              </w:rPr>
            </w:pPr>
            <w:r>
              <w:t>СЭН-4</w:t>
            </w:r>
            <w:r w:rsidR="002F1750">
              <w:t xml:space="preserve"> (энергоблок)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Default="00152090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52090" w:rsidRPr="00EE3C6A" w:rsidRDefault="00152090" w:rsidP="00551F7C">
            <w:r>
              <w:t>Насосы подпитки тепл</w:t>
            </w:r>
            <w:r>
              <w:t>о</w:t>
            </w:r>
            <w:r>
              <w:t>сети: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77" w:type="dxa"/>
            <w:vAlign w:val="center"/>
          </w:tcPr>
          <w:p w:rsidR="007D5796" w:rsidRPr="00EE3C6A" w:rsidRDefault="007D5796" w:rsidP="00551F7C">
            <w:r w:rsidRPr="00EE3C6A">
              <w:t>НПТС-1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C55F61" w:rsidRPr="0060392F" w:rsidTr="00A74379">
        <w:tc>
          <w:tcPr>
            <w:tcW w:w="596" w:type="dxa"/>
            <w:vAlign w:val="center"/>
          </w:tcPr>
          <w:p w:rsidR="00C55F61" w:rsidRPr="00C55F61" w:rsidRDefault="00C55F61" w:rsidP="00C55F61">
            <w:pPr>
              <w:jc w:val="center"/>
            </w:pPr>
            <w:r>
              <w:t>21</w:t>
            </w:r>
          </w:p>
        </w:tc>
        <w:tc>
          <w:tcPr>
            <w:tcW w:w="2977" w:type="dxa"/>
            <w:vAlign w:val="center"/>
          </w:tcPr>
          <w:p w:rsidR="00C55F61" w:rsidRPr="00EE3C6A" w:rsidRDefault="00C55F61" w:rsidP="00C55F61">
            <w:r>
              <w:t>НПТС-2</w:t>
            </w:r>
          </w:p>
        </w:tc>
        <w:tc>
          <w:tcPr>
            <w:tcW w:w="42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39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</w:tr>
      <w:tr w:rsidR="00C55F61" w:rsidRPr="0060392F" w:rsidTr="00A74379">
        <w:tc>
          <w:tcPr>
            <w:tcW w:w="596" w:type="dxa"/>
            <w:vAlign w:val="center"/>
          </w:tcPr>
          <w:p w:rsidR="00C55F61" w:rsidRPr="00C55F61" w:rsidRDefault="00C55F61" w:rsidP="00C55F61">
            <w:pPr>
              <w:jc w:val="center"/>
            </w:pPr>
            <w:r>
              <w:t>22</w:t>
            </w:r>
          </w:p>
        </w:tc>
        <w:tc>
          <w:tcPr>
            <w:tcW w:w="2977" w:type="dxa"/>
            <w:vAlign w:val="center"/>
          </w:tcPr>
          <w:p w:rsidR="00C55F61" w:rsidRPr="00EE3C6A" w:rsidRDefault="00C55F61" w:rsidP="00C55F61">
            <w:r>
              <w:t>НПТС-3</w:t>
            </w:r>
          </w:p>
        </w:tc>
        <w:tc>
          <w:tcPr>
            <w:tcW w:w="42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39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</w:tr>
      <w:tr w:rsidR="00C55F61" w:rsidRPr="0060392F" w:rsidTr="00A74379">
        <w:tc>
          <w:tcPr>
            <w:tcW w:w="596" w:type="dxa"/>
            <w:vAlign w:val="center"/>
          </w:tcPr>
          <w:p w:rsidR="00C55F61" w:rsidRPr="00C55F61" w:rsidRDefault="00C55F61" w:rsidP="00C55F61">
            <w:pPr>
              <w:jc w:val="center"/>
            </w:pPr>
            <w:r>
              <w:t>23</w:t>
            </w:r>
          </w:p>
        </w:tc>
        <w:tc>
          <w:tcPr>
            <w:tcW w:w="2977" w:type="dxa"/>
            <w:vAlign w:val="center"/>
          </w:tcPr>
          <w:p w:rsidR="00C55F61" w:rsidRPr="00EE3C6A" w:rsidRDefault="00C55F61" w:rsidP="00C55F61">
            <w:r>
              <w:t>НПТС-4</w:t>
            </w:r>
          </w:p>
        </w:tc>
        <w:tc>
          <w:tcPr>
            <w:tcW w:w="42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39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</w:tr>
      <w:tr w:rsidR="00C55F61" w:rsidRPr="0060392F" w:rsidTr="00A74379">
        <w:tc>
          <w:tcPr>
            <w:tcW w:w="596" w:type="dxa"/>
            <w:vAlign w:val="center"/>
          </w:tcPr>
          <w:p w:rsidR="00C55F61" w:rsidRPr="00C55F61" w:rsidRDefault="00C55F61" w:rsidP="00C55F61">
            <w:pPr>
              <w:jc w:val="center"/>
            </w:pPr>
            <w:r>
              <w:t>24</w:t>
            </w:r>
          </w:p>
        </w:tc>
        <w:tc>
          <w:tcPr>
            <w:tcW w:w="2977" w:type="dxa"/>
            <w:vAlign w:val="center"/>
          </w:tcPr>
          <w:p w:rsidR="00C55F61" w:rsidRPr="00EE3C6A" w:rsidRDefault="00C55F61" w:rsidP="00C55F61">
            <w:r>
              <w:t>НПТС-5</w:t>
            </w:r>
          </w:p>
        </w:tc>
        <w:tc>
          <w:tcPr>
            <w:tcW w:w="42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13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82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  <w:tc>
          <w:tcPr>
            <w:tcW w:w="539" w:type="dxa"/>
            <w:vAlign w:val="center"/>
          </w:tcPr>
          <w:p w:rsidR="00C55F61" w:rsidRPr="0060392F" w:rsidRDefault="00C55F61" w:rsidP="00C55F61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7D5796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7D5796" w:rsidRPr="00EE3C6A" w:rsidRDefault="00152090" w:rsidP="00551F7C">
            <w:r>
              <w:t>Регулирующие насосы: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C55F61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977" w:type="dxa"/>
            <w:vAlign w:val="center"/>
          </w:tcPr>
          <w:p w:rsidR="007D5796" w:rsidRPr="00EE3C6A" w:rsidRDefault="00152090" w:rsidP="00551F7C">
            <w:r>
              <w:t>РЭН-1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C55F61" w:rsidRDefault="00C55F61" w:rsidP="007D5796">
            <w:pPr>
              <w:jc w:val="center"/>
            </w:pPr>
            <w:r>
              <w:t>26</w:t>
            </w:r>
          </w:p>
        </w:tc>
        <w:tc>
          <w:tcPr>
            <w:tcW w:w="2977" w:type="dxa"/>
            <w:vAlign w:val="center"/>
          </w:tcPr>
          <w:p w:rsidR="00152090" w:rsidRPr="00EE3C6A" w:rsidRDefault="00152090" w:rsidP="00551F7C">
            <w:r>
              <w:t>РЭН-2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C55F61" w:rsidRDefault="00C55F61" w:rsidP="007D5796">
            <w:pPr>
              <w:jc w:val="center"/>
            </w:pPr>
            <w:r>
              <w:t>27</w:t>
            </w:r>
          </w:p>
        </w:tc>
        <w:tc>
          <w:tcPr>
            <w:tcW w:w="2977" w:type="dxa"/>
            <w:vAlign w:val="center"/>
          </w:tcPr>
          <w:p w:rsidR="00152090" w:rsidRPr="00EE3C6A" w:rsidRDefault="00152090" w:rsidP="00551F7C">
            <w:r>
              <w:t>РЭН-3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Default="00152090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52090" w:rsidRPr="00EE3C6A" w:rsidRDefault="00152090" w:rsidP="00551F7C">
            <w:r>
              <w:t>Насосы сырой воды: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4B79DF" w:rsidRDefault="004B79DF" w:rsidP="007D5796">
            <w:pPr>
              <w:jc w:val="center"/>
            </w:pPr>
            <w:r>
              <w:t>28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r>
              <w:t>НСВ-1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4B79DF" w:rsidRDefault="004B79DF" w:rsidP="007D5796">
            <w:pPr>
              <w:jc w:val="center"/>
            </w:pPr>
            <w:r>
              <w:t>29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r>
              <w:t>НСВ-2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152090" w:rsidRPr="0060392F" w:rsidTr="00A74379">
        <w:tc>
          <w:tcPr>
            <w:tcW w:w="596" w:type="dxa"/>
            <w:vAlign w:val="center"/>
          </w:tcPr>
          <w:p w:rsidR="00152090" w:rsidRPr="004B79DF" w:rsidRDefault="004B79DF" w:rsidP="007D5796">
            <w:pPr>
              <w:jc w:val="center"/>
            </w:pPr>
            <w:r>
              <w:t>30</w:t>
            </w:r>
          </w:p>
        </w:tc>
        <w:tc>
          <w:tcPr>
            <w:tcW w:w="2977" w:type="dxa"/>
            <w:vAlign w:val="center"/>
          </w:tcPr>
          <w:p w:rsidR="00152090" w:rsidRDefault="00152090" w:rsidP="00551F7C">
            <w:r>
              <w:t>НСВ-3</w:t>
            </w:r>
          </w:p>
        </w:tc>
        <w:tc>
          <w:tcPr>
            <w:tcW w:w="42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15209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152090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152090" w:rsidRPr="0060392F" w:rsidRDefault="00152090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7D5796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52090" w:rsidRDefault="00152090" w:rsidP="00551F7C">
            <w:r>
              <w:t>Конденсатные насосы:</w:t>
            </w:r>
          </w:p>
          <w:p w:rsidR="007D5796" w:rsidRPr="00EE3C6A" w:rsidRDefault="00E22119" w:rsidP="00551F7C">
            <w:r>
              <w:t xml:space="preserve">            КЭН-1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lastRenderedPageBreak/>
              <w:t>31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 xml:space="preserve">            КЭН-2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32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 xml:space="preserve">            КЭН-3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33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 xml:space="preserve">            КЭН-4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34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 xml:space="preserve">            КЭН-5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35</w:t>
            </w:r>
          </w:p>
        </w:tc>
        <w:tc>
          <w:tcPr>
            <w:tcW w:w="2977" w:type="dxa"/>
            <w:vAlign w:val="center"/>
          </w:tcPr>
          <w:p w:rsidR="004B79DF" w:rsidRPr="00793FE4" w:rsidRDefault="004B79DF" w:rsidP="004B79DF">
            <w:pPr>
              <w:rPr>
                <w:lang w:val="en-US"/>
              </w:rPr>
            </w:pPr>
            <w:r>
              <w:t xml:space="preserve">            КЭН-6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Default="004B79DF" w:rsidP="004B79DF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Насосы ливневых стоков: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36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НЛС-1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37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НЛС-2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38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НЛС-3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CC521A" w:rsidRDefault="004B79DF" w:rsidP="004B79DF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4B79DF" w:rsidRPr="002F1750" w:rsidRDefault="004B79DF" w:rsidP="004B79DF">
            <w:r>
              <w:t>Насосы кислотной пр</w:t>
            </w:r>
            <w:r>
              <w:t>о</w:t>
            </w:r>
            <w:r>
              <w:t>мывки: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39</w:t>
            </w:r>
          </w:p>
        </w:tc>
        <w:tc>
          <w:tcPr>
            <w:tcW w:w="2977" w:type="dxa"/>
            <w:vAlign w:val="center"/>
          </w:tcPr>
          <w:p w:rsidR="002F1750" w:rsidRDefault="002F1750" w:rsidP="007D5796">
            <w:r>
              <w:t>НКП-1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40</w:t>
            </w:r>
          </w:p>
        </w:tc>
        <w:tc>
          <w:tcPr>
            <w:tcW w:w="2977" w:type="dxa"/>
            <w:vAlign w:val="center"/>
          </w:tcPr>
          <w:p w:rsidR="002F1750" w:rsidRDefault="002F1750" w:rsidP="007D5796">
            <w:r>
              <w:t>НКП-2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Default="002F1750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2F1750" w:rsidRDefault="002F1750" w:rsidP="007D5796">
            <w:r>
              <w:t xml:space="preserve">Насосы </w:t>
            </w:r>
            <w:proofErr w:type="spellStart"/>
            <w:r>
              <w:t>эжектирующей</w:t>
            </w:r>
            <w:proofErr w:type="spellEnd"/>
            <w:r>
              <w:t xml:space="preserve"> воды: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41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НЭВ -1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42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НЭВ -2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43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НЭВ- 3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44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НЭВ -4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45</w:t>
            </w:r>
          </w:p>
        </w:tc>
        <w:tc>
          <w:tcPr>
            <w:tcW w:w="2977" w:type="dxa"/>
            <w:vAlign w:val="center"/>
          </w:tcPr>
          <w:p w:rsidR="004B79DF" w:rsidRDefault="004B79DF" w:rsidP="004B79DF">
            <w:r>
              <w:t>НЭВ -5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46</w:t>
            </w:r>
          </w:p>
        </w:tc>
        <w:tc>
          <w:tcPr>
            <w:tcW w:w="2977" w:type="dxa"/>
            <w:vAlign w:val="center"/>
          </w:tcPr>
          <w:p w:rsidR="002F1750" w:rsidRDefault="002F1750" w:rsidP="007D5796">
            <w:r>
              <w:t>Насос эжектор -1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977" w:type="dxa"/>
            <w:vAlign w:val="center"/>
          </w:tcPr>
          <w:p w:rsidR="007D5796" w:rsidRPr="00EE3C6A" w:rsidRDefault="002F1750" w:rsidP="007D5796">
            <w:r>
              <w:t>Насос дренажного бака-1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977" w:type="dxa"/>
          </w:tcPr>
          <w:p w:rsidR="007D5796" w:rsidRPr="00EE3C6A" w:rsidRDefault="002F1750" w:rsidP="007D5796">
            <w:r>
              <w:t xml:space="preserve">Насос </w:t>
            </w:r>
            <w:proofErr w:type="spellStart"/>
            <w:r>
              <w:t>дрекнажного</w:t>
            </w:r>
            <w:proofErr w:type="spellEnd"/>
            <w:r>
              <w:t xml:space="preserve"> бака - 2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977" w:type="dxa"/>
          </w:tcPr>
          <w:p w:rsidR="007D5796" w:rsidRPr="00EE3C6A" w:rsidRDefault="002F1750" w:rsidP="007D5796">
            <w:r>
              <w:t>Циркуляционные насосы: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977" w:type="dxa"/>
          </w:tcPr>
          <w:p w:rsidR="007D5796" w:rsidRPr="00EE3C6A" w:rsidRDefault="002F1750" w:rsidP="007D5796">
            <w:r>
              <w:t>ЦНЛ-1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977" w:type="dxa"/>
          </w:tcPr>
          <w:p w:rsidR="007D5796" w:rsidRPr="00EE3C6A" w:rsidRDefault="002F1750" w:rsidP="007D5796">
            <w:r>
              <w:t>ЦНЛ-2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977" w:type="dxa"/>
          </w:tcPr>
          <w:p w:rsidR="007D5796" w:rsidRPr="00EE3C6A" w:rsidRDefault="002F1750" w:rsidP="007D5796">
            <w:r>
              <w:t>ЦНЛ-3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977" w:type="dxa"/>
          </w:tcPr>
          <w:p w:rsidR="007D5796" w:rsidRPr="00EE3C6A" w:rsidRDefault="002F1750" w:rsidP="007D5796">
            <w:r>
              <w:t>ЦНЛ-4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977" w:type="dxa"/>
            <w:vAlign w:val="center"/>
          </w:tcPr>
          <w:p w:rsidR="007D5796" w:rsidRPr="00EE3C6A" w:rsidRDefault="002F1750" w:rsidP="007D5796">
            <w:r>
              <w:t>ЦНЗ-1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977" w:type="dxa"/>
            <w:vAlign w:val="center"/>
          </w:tcPr>
          <w:p w:rsidR="007D5796" w:rsidRPr="00EE3C6A" w:rsidRDefault="002F1750" w:rsidP="007D5796">
            <w:r>
              <w:t>ЦНЗ-2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56</w:t>
            </w:r>
          </w:p>
        </w:tc>
        <w:tc>
          <w:tcPr>
            <w:tcW w:w="2977" w:type="dxa"/>
            <w:vAlign w:val="center"/>
          </w:tcPr>
          <w:p w:rsidR="002F1750" w:rsidRPr="00EE3C6A" w:rsidRDefault="002F1750" w:rsidP="007D5796">
            <w:r>
              <w:t>ЦНЗ-3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57</w:t>
            </w:r>
          </w:p>
        </w:tc>
        <w:tc>
          <w:tcPr>
            <w:tcW w:w="2977" w:type="dxa"/>
            <w:vAlign w:val="center"/>
          </w:tcPr>
          <w:p w:rsidR="002F1750" w:rsidRPr="00EE3C6A" w:rsidRDefault="002F1750" w:rsidP="007D5796">
            <w:r>
              <w:t>ЦНЗ-4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Default="002F1750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2F1750" w:rsidRDefault="001C7831" w:rsidP="007D5796">
            <w:r>
              <w:t>Насосы противопожа</w:t>
            </w:r>
            <w:r>
              <w:t>р</w:t>
            </w:r>
            <w:r>
              <w:t>ные: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58</w:t>
            </w:r>
          </w:p>
        </w:tc>
        <w:tc>
          <w:tcPr>
            <w:tcW w:w="2977" w:type="dxa"/>
            <w:vAlign w:val="center"/>
          </w:tcPr>
          <w:p w:rsidR="002F1750" w:rsidRDefault="001C7831" w:rsidP="007D5796">
            <w:r>
              <w:t>ПЖН-1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Pr="004B79DF" w:rsidRDefault="004B79DF" w:rsidP="007D5796">
            <w:pPr>
              <w:jc w:val="center"/>
            </w:pPr>
            <w:r>
              <w:t>59</w:t>
            </w:r>
          </w:p>
        </w:tc>
        <w:tc>
          <w:tcPr>
            <w:tcW w:w="2977" w:type="dxa"/>
            <w:vAlign w:val="center"/>
          </w:tcPr>
          <w:p w:rsidR="002F1750" w:rsidRDefault="001C7831" w:rsidP="007D5796">
            <w:r>
              <w:t>ПЖН-2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4B79DF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2F1750" w:rsidRPr="0060392F" w:rsidTr="00A74379">
        <w:tc>
          <w:tcPr>
            <w:tcW w:w="596" w:type="dxa"/>
            <w:vAlign w:val="center"/>
          </w:tcPr>
          <w:p w:rsidR="002F1750" w:rsidRDefault="002F1750" w:rsidP="007D5796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2F1750" w:rsidRDefault="001C7831" w:rsidP="007D5796">
            <w:r>
              <w:t>Технические насосы:</w:t>
            </w:r>
          </w:p>
        </w:tc>
        <w:tc>
          <w:tcPr>
            <w:tcW w:w="42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2F1750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2F1750" w:rsidRPr="0060392F" w:rsidRDefault="002F1750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D5796" w:rsidRPr="00EE3C6A" w:rsidRDefault="001C7831" w:rsidP="007D5796">
            <w:r>
              <w:t>ПТН-1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7D5796" w:rsidRPr="0060392F" w:rsidTr="00A74379">
        <w:tc>
          <w:tcPr>
            <w:tcW w:w="596" w:type="dxa"/>
            <w:vAlign w:val="center"/>
          </w:tcPr>
          <w:p w:rsidR="007D5796" w:rsidRPr="00CC521A" w:rsidRDefault="004B79DF" w:rsidP="007D57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D5796" w:rsidRPr="00EE3C6A" w:rsidRDefault="001C7831" w:rsidP="007D5796">
            <w:r>
              <w:t>ПТН-2</w:t>
            </w:r>
          </w:p>
        </w:tc>
        <w:tc>
          <w:tcPr>
            <w:tcW w:w="42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13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82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  <w:tc>
          <w:tcPr>
            <w:tcW w:w="539" w:type="dxa"/>
            <w:vAlign w:val="center"/>
          </w:tcPr>
          <w:p w:rsidR="007D5796" w:rsidRPr="0060392F" w:rsidRDefault="007D5796" w:rsidP="007D5796">
            <w:pPr>
              <w:jc w:val="center"/>
            </w:pPr>
          </w:p>
        </w:tc>
      </w:tr>
      <w:tr w:rsidR="00C55F61" w:rsidRPr="0060392F" w:rsidTr="00F7440C">
        <w:tc>
          <w:tcPr>
            <w:tcW w:w="9803" w:type="dxa"/>
            <w:gridSpan w:val="14"/>
            <w:vAlign w:val="center"/>
          </w:tcPr>
          <w:p w:rsidR="00C55F61" w:rsidRPr="0060392F" w:rsidRDefault="00C55F61" w:rsidP="00A74379">
            <w:pPr>
              <w:jc w:val="center"/>
            </w:pPr>
            <w:r>
              <w:t>Насосы топливно-транспортного цеха</w:t>
            </w: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62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79DF" w:rsidRPr="00A74379" w:rsidRDefault="004B79DF" w:rsidP="004B79DF">
            <w:r w:rsidRPr="00A74379">
              <w:t>Насос рециркуляции м/н №2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63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79DF" w:rsidRPr="00A74379" w:rsidRDefault="004B79DF" w:rsidP="004B79DF">
            <w:r w:rsidRPr="00A74379">
              <w:t>Насос рециркуляции м/н №2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64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79DF" w:rsidRPr="00A74379" w:rsidRDefault="004B79DF" w:rsidP="004B79DF">
            <w:r w:rsidRPr="00A74379">
              <w:t xml:space="preserve">Насос </w:t>
            </w:r>
            <w:proofErr w:type="spellStart"/>
            <w:r w:rsidRPr="00A74379">
              <w:t>пер</w:t>
            </w:r>
            <w:r w:rsidRPr="00A74379">
              <w:t>е</w:t>
            </w:r>
            <w:r w:rsidRPr="00A74379">
              <w:t>кач.мазутослива</w:t>
            </w:r>
            <w:proofErr w:type="spellEnd"/>
            <w:r w:rsidRPr="00A74379">
              <w:t xml:space="preserve"> №1 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65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79DF" w:rsidRPr="00A74379" w:rsidRDefault="004B79DF" w:rsidP="004B79DF">
            <w:r w:rsidRPr="00A74379">
              <w:t xml:space="preserve">Насос </w:t>
            </w:r>
            <w:proofErr w:type="spellStart"/>
            <w:r w:rsidRPr="00A74379">
              <w:t>пер</w:t>
            </w:r>
            <w:r w:rsidRPr="00A74379">
              <w:t>е</w:t>
            </w:r>
            <w:r w:rsidRPr="00A74379">
              <w:t>кач.мазутослива</w:t>
            </w:r>
            <w:proofErr w:type="spellEnd"/>
            <w:r w:rsidRPr="00A74379">
              <w:t xml:space="preserve"> №1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4B79DF" w:rsidRPr="0060392F" w:rsidTr="00A74379">
        <w:tc>
          <w:tcPr>
            <w:tcW w:w="596" w:type="dxa"/>
            <w:vAlign w:val="center"/>
          </w:tcPr>
          <w:p w:rsidR="004B79DF" w:rsidRPr="004B79DF" w:rsidRDefault="004B79DF" w:rsidP="004B79DF">
            <w:pPr>
              <w:jc w:val="center"/>
            </w:pPr>
            <w:r>
              <w:t>66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79DF" w:rsidRPr="00A74379" w:rsidRDefault="004B79DF" w:rsidP="004B79DF">
            <w:r w:rsidRPr="00A74379">
              <w:t xml:space="preserve">Насос </w:t>
            </w:r>
            <w:proofErr w:type="spellStart"/>
            <w:r w:rsidRPr="00A74379">
              <w:t>рециркул</w:t>
            </w:r>
            <w:proofErr w:type="spellEnd"/>
            <w:r w:rsidRPr="00A74379">
              <w:t>. резерву</w:t>
            </w:r>
            <w:r w:rsidRPr="00A74379">
              <w:t>а</w:t>
            </w:r>
            <w:r w:rsidRPr="00A74379">
              <w:t>ра № 6</w:t>
            </w:r>
          </w:p>
        </w:tc>
        <w:tc>
          <w:tcPr>
            <w:tcW w:w="42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13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82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  <w:tc>
          <w:tcPr>
            <w:tcW w:w="539" w:type="dxa"/>
            <w:vAlign w:val="center"/>
          </w:tcPr>
          <w:p w:rsidR="004B79DF" w:rsidRPr="0060392F" w:rsidRDefault="004B79DF" w:rsidP="004B79DF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4B79DF" w:rsidRDefault="004B79DF" w:rsidP="00A74379">
            <w:pPr>
              <w:jc w:val="center"/>
            </w:pPr>
            <w:r>
              <w:t>67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рециркул</w:t>
            </w:r>
            <w:proofErr w:type="spellEnd"/>
            <w:r w:rsidRPr="00A74379">
              <w:t>. резерву</w:t>
            </w:r>
            <w:r w:rsidRPr="00A74379">
              <w:t>а</w:t>
            </w:r>
            <w:r w:rsidRPr="00A74379">
              <w:lastRenderedPageBreak/>
              <w:t>ра № 7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4B79DF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68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рециркул</w:t>
            </w:r>
            <w:proofErr w:type="spellEnd"/>
            <w:r w:rsidRPr="00A74379">
              <w:t>. резерву</w:t>
            </w:r>
            <w:r w:rsidRPr="00A74379">
              <w:t>а</w:t>
            </w:r>
            <w:r w:rsidRPr="00A74379">
              <w:t>ра № 8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перекач.резервуара</w:t>
            </w:r>
            <w:proofErr w:type="spellEnd"/>
            <w:r w:rsidRPr="00A74379">
              <w:t xml:space="preserve"> № 6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перекач.резервуара</w:t>
            </w:r>
            <w:proofErr w:type="spellEnd"/>
            <w:r w:rsidRPr="00A74379">
              <w:t xml:space="preserve"> № 6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4B79DF" w:rsidRDefault="004B79DF" w:rsidP="00A74379">
            <w:pPr>
              <w:jc w:val="center"/>
            </w:pPr>
            <w:r>
              <w:rPr>
                <w:lang w:val="en-US"/>
              </w:rPr>
              <w:t>7</w:t>
            </w:r>
            <w:r>
              <w:t>1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перекач.резервуара</w:t>
            </w:r>
            <w:proofErr w:type="spellEnd"/>
            <w:r w:rsidRPr="00A74379">
              <w:t xml:space="preserve"> № 7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перекач.резервуара</w:t>
            </w:r>
            <w:proofErr w:type="spellEnd"/>
            <w:r w:rsidRPr="00A74379">
              <w:t xml:space="preserve"> № 7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перекач.резервуара</w:t>
            </w:r>
            <w:proofErr w:type="spellEnd"/>
            <w:r w:rsidRPr="00A74379">
              <w:t xml:space="preserve"> № 8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перекач.резервуара</w:t>
            </w:r>
            <w:proofErr w:type="spellEnd"/>
            <w:r w:rsidRPr="00A74379">
              <w:t xml:space="preserve"> № 8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4B79DF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 Насос др</w:t>
            </w:r>
            <w:r w:rsidRPr="00A74379">
              <w:t>е</w:t>
            </w:r>
            <w:r w:rsidRPr="00A74379">
              <w:t>наж.мазутонасосн.№2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 Насос др</w:t>
            </w:r>
            <w:r w:rsidRPr="00A74379">
              <w:t>е</w:t>
            </w:r>
            <w:r w:rsidRPr="00A74379">
              <w:t>наж.мазутонасосн.№2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CC521A" w:rsidRDefault="004B79DF" w:rsidP="00A743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подачи мазута м/н№2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4B79DF" w:rsidRDefault="004B79DF" w:rsidP="00A74379">
            <w:pPr>
              <w:jc w:val="center"/>
            </w:pPr>
            <w:r>
              <w:t>78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подачи мазута м/н№2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6931C7" w:rsidRDefault="004B79DF" w:rsidP="00A74379">
            <w:pPr>
              <w:jc w:val="center"/>
            </w:pPr>
            <w:r>
              <w:t>79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подачи мазута м/н№2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6931C7" w:rsidRDefault="004B79DF" w:rsidP="00A74379">
            <w:pPr>
              <w:jc w:val="center"/>
            </w:pPr>
            <w:r>
              <w:t>80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подачи мазута м/н№2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6931C7" w:rsidRDefault="004B79DF" w:rsidP="00A74379">
            <w:pPr>
              <w:jc w:val="center"/>
            </w:pPr>
            <w:r>
              <w:t>81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подачи мазута м/н№2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6931C7" w:rsidRDefault="004B79DF" w:rsidP="00A74379">
            <w:pPr>
              <w:jc w:val="center"/>
            </w:pPr>
            <w:r>
              <w:t>82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откач.зам.стоков</w:t>
            </w:r>
            <w:proofErr w:type="spellEnd"/>
            <w:r w:rsidRPr="00A74379">
              <w:t xml:space="preserve"> НЗС № 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6931C7" w:rsidRDefault="004B79DF" w:rsidP="00A74379">
            <w:pPr>
              <w:jc w:val="center"/>
            </w:pPr>
            <w:r>
              <w:t>83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откач.зам.стоков</w:t>
            </w:r>
            <w:proofErr w:type="spellEnd"/>
            <w:r w:rsidRPr="00A74379">
              <w:t xml:space="preserve"> НЗС № 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84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откач.зам.стоков</w:t>
            </w:r>
            <w:proofErr w:type="spellEnd"/>
            <w:r w:rsidRPr="00A74379">
              <w:t xml:space="preserve"> нас. № 3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85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откач.зам.стоков</w:t>
            </w:r>
            <w:proofErr w:type="spellEnd"/>
            <w:r w:rsidRPr="00A74379">
              <w:t xml:space="preserve"> нас. № 3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86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подачи </w:t>
            </w:r>
            <w:proofErr w:type="spellStart"/>
            <w:r w:rsidRPr="00A74379">
              <w:t>замаз</w:t>
            </w:r>
            <w:proofErr w:type="spellEnd"/>
            <w:r w:rsidRPr="00A74379">
              <w:t xml:space="preserve"> стоков НСЗС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87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подачи </w:t>
            </w:r>
            <w:proofErr w:type="spellStart"/>
            <w:r w:rsidRPr="00A74379">
              <w:t>замаз</w:t>
            </w:r>
            <w:proofErr w:type="spellEnd"/>
            <w:r w:rsidRPr="00A74379">
              <w:t xml:space="preserve"> стоков НСЗС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88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пожаротушения ППТ №1 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89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пожаротушения ППТ №1 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90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пенопожар</w:t>
            </w:r>
            <w:r w:rsidRPr="00A74379">
              <w:t>о</w:t>
            </w:r>
            <w:r w:rsidRPr="00A74379">
              <w:t>туш.пенораств</w:t>
            </w:r>
            <w:proofErr w:type="spellEnd"/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60392F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91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рециркуляции м/н №2</w:t>
            </w:r>
          </w:p>
        </w:tc>
        <w:tc>
          <w:tcPr>
            <w:tcW w:w="42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60392F" w:rsidRDefault="00A74379" w:rsidP="00A74379">
            <w:pPr>
              <w:jc w:val="center"/>
            </w:pPr>
          </w:p>
        </w:tc>
      </w:tr>
      <w:tr w:rsidR="00A74379" w:rsidRPr="00CC521A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92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>Насос рециркуляции м/н №2</w:t>
            </w:r>
          </w:p>
        </w:tc>
        <w:tc>
          <w:tcPr>
            <w:tcW w:w="42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3E5F42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39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</w:tr>
      <w:tr w:rsidR="00A74379" w:rsidRPr="00CC521A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t>93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</w:t>
            </w:r>
            <w:r w:rsidRPr="00A74379">
              <w:t>е</w:t>
            </w:r>
            <w:r w:rsidRPr="00A74379">
              <w:t>кач.мазутослива</w:t>
            </w:r>
            <w:proofErr w:type="spellEnd"/>
            <w:r w:rsidRPr="00A74379">
              <w:t xml:space="preserve"> №1 </w:t>
            </w:r>
          </w:p>
        </w:tc>
        <w:tc>
          <w:tcPr>
            <w:tcW w:w="42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3E5F42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39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</w:tr>
      <w:tr w:rsidR="00A74379" w:rsidRPr="00CC521A" w:rsidTr="00A74379">
        <w:tc>
          <w:tcPr>
            <w:tcW w:w="596" w:type="dxa"/>
            <w:vAlign w:val="center"/>
          </w:tcPr>
          <w:p w:rsidR="00A74379" w:rsidRPr="003A2C76" w:rsidRDefault="004B79DF" w:rsidP="00A74379">
            <w:pPr>
              <w:jc w:val="center"/>
            </w:pPr>
            <w:r>
              <w:lastRenderedPageBreak/>
              <w:t>94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</w:t>
            </w:r>
            <w:proofErr w:type="spellStart"/>
            <w:r w:rsidRPr="00A74379">
              <w:t>пер</w:t>
            </w:r>
            <w:r w:rsidRPr="00A74379">
              <w:t>е</w:t>
            </w:r>
            <w:r w:rsidRPr="00A74379">
              <w:t>кач.мазутослива</w:t>
            </w:r>
            <w:proofErr w:type="spellEnd"/>
            <w:r w:rsidRPr="00A74379">
              <w:t xml:space="preserve"> №1</w:t>
            </w:r>
          </w:p>
        </w:tc>
        <w:tc>
          <w:tcPr>
            <w:tcW w:w="42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3E5F42" w:rsidRDefault="00A74379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  <w:tc>
          <w:tcPr>
            <w:tcW w:w="539" w:type="dxa"/>
            <w:vAlign w:val="center"/>
          </w:tcPr>
          <w:p w:rsidR="00A74379" w:rsidRPr="00CC521A" w:rsidRDefault="00A74379" w:rsidP="00A74379">
            <w:pPr>
              <w:jc w:val="center"/>
              <w:rPr>
                <w:lang w:val="en-US"/>
              </w:rPr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740B76" w:rsidRDefault="00740B76" w:rsidP="00740B76">
            <w:pPr>
              <w:jc w:val="center"/>
            </w:pPr>
            <w:r>
              <w:t>95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1 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96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1 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97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1 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98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1 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99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2ст.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100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2ст.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101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2ст.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102</w:t>
            </w:r>
          </w:p>
        </w:tc>
        <w:tc>
          <w:tcPr>
            <w:tcW w:w="2977" w:type="dxa"/>
          </w:tcPr>
          <w:p w:rsidR="00740B76" w:rsidRPr="00A74379" w:rsidRDefault="00740B76" w:rsidP="00740B76">
            <w:r w:rsidRPr="00A74379">
              <w:t>Насос подачи мазута 2ст. м/н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103</w:t>
            </w:r>
          </w:p>
        </w:tc>
        <w:tc>
          <w:tcPr>
            <w:tcW w:w="2977" w:type="dxa"/>
            <w:vAlign w:val="bottom"/>
          </w:tcPr>
          <w:p w:rsidR="00740B76" w:rsidRPr="00A74379" w:rsidRDefault="00740B76" w:rsidP="00740B76">
            <w:r w:rsidRPr="00A74379">
              <w:t>Насос др</w:t>
            </w:r>
            <w:r w:rsidRPr="00A74379">
              <w:t>е</w:t>
            </w:r>
            <w:r w:rsidRPr="00A74379">
              <w:t>наж.мазутонасн.№3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740B76" w:rsidRDefault="00740B76" w:rsidP="00740B76">
            <w:pPr>
              <w:jc w:val="center"/>
            </w:pPr>
            <w:r>
              <w:t>104</w:t>
            </w:r>
          </w:p>
        </w:tc>
        <w:tc>
          <w:tcPr>
            <w:tcW w:w="2977" w:type="dxa"/>
            <w:vAlign w:val="bottom"/>
          </w:tcPr>
          <w:p w:rsidR="00740B76" w:rsidRPr="00A74379" w:rsidRDefault="00740B76" w:rsidP="00740B76">
            <w:r w:rsidRPr="00A74379">
              <w:t>Насос др</w:t>
            </w:r>
            <w:r w:rsidRPr="00A74379">
              <w:t>е</w:t>
            </w:r>
            <w:r w:rsidRPr="00A74379">
              <w:t>наж.мазутонасн.№3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105</w:t>
            </w:r>
          </w:p>
        </w:tc>
        <w:tc>
          <w:tcPr>
            <w:tcW w:w="2977" w:type="dxa"/>
            <w:vAlign w:val="bottom"/>
          </w:tcPr>
          <w:p w:rsidR="00740B76" w:rsidRPr="00A74379" w:rsidRDefault="00740B76" w:rsidP="00740B76">
            <w:r w:rsidRPr="00A74379">
              <w:t xml:space="preserve">Насос пенотушения ППТ №2 </w:t>
            </w:r>
          </w:p>
        </w:tc>
        <w:tc>
          <w:tcPr>
            <w:tcW w:w="42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3E5F42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39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106</w:t>
            </w:r>
          </w:p>
        </w:tc>
        <w:tc>
          <w:tcPr>
            <w:tcW w:w="2977" w:type="dxa"/>
            <w:vAlign w:val="bottom"/>
          </w:tcPr>
          <w:p w:rsidR="00740B76" w:rsidRPr="00A74379" w:rsidRDefault="00740B76" w:rsidP="00740B76">
            <w:r w:rsidRPr="00A74379">
              <w:t xml:space="preserve">Насос пенотушения ППТ №2 </w:t>
            </w:r>
          </w:p>
        </w:tc>
        <w:tc>
          <w:tcPr>
            <w:tcW w:w="42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3E5F42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13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82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  <w:tc>
          <w:tcPr>
            <w:tcW w:w="539" w:type="dxa"/>
            <w:vAlign w:val="center"/>
          </w:tcPr>
          <w:p w:rsidR="00740B76" w:rsidRPr="00CC521A" w:rsidRDefault="00740B76" w:rsidP="00740B76">
            <w:pPr>
              <w:jc w:val="center"/>
              <w:rPr>
                <w:lang w:val="en-US"/>
              </w:rPr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107</w:t>
            </w:r>
          </w:p>
        </w:tc>
        <w:tc>
          <w:tcPr>
            <w:tcW w:w="2977" w:type="dxa"/>
            <w:vAlign w:val="bottom"/>
          </w:tcPr>
          <w:p w:rsidR="00740B76" w:rsidRPr="00A74379" w:rsidRDefault="00740B76" w:rsidP="00740B76">
            <w:r w:rsidRPr="00A74379">
              <w:t>Насос пенообразователя ППТ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108</w:t>
            </w:r>
          </w:p>
        </w:tc>
        <w:tc>
          <w:tcPr>
            <w:tcW w:w="2977" w:type="dxa"/>
            <w:vAlign w:val="bottom"/>
          </w:tcPr>
          <w:p w:rsidR="00740B76" w:rsidRPr="00A74379" w:rsidRDefault="00740B76" w:rsidP="00740B76">
            <w:r w:rsidRPr="00A74379">
              <w:t>Насос пенообразователя ППТ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A74379" w:rsidRPr="003A2C76" w:rsidTr="00A74379">
        <w:tc>
          <w:tcPr>
            <w:tcW w:w="596" w:type="dxa"/>
            <w:vAlign w:val="center"/>
          </w:tcPr>
          <w:p w:rsidR="00A74379" w:rsidRPr="00A74379" w:rsidRDefault="00740B76" w:rsidP="00A74379">
            <w:pPr>
              <w:jc w:val="center"/>
            </w:pPr>
            <w:r>
              <w:t>109</w:t>
            </w:r>
          </w:p>
        </w:tc>
        <w:tc>
          <w:tcPr>
            <w:tcW w:w="2977" w:type="dxa"/>
          </w:tcPr>
          <w:p w:rsidR="00A74379" w:rsidRPr="00A74379" w:rsidRDefault="00A74379" w:rsidP="00A74379">
            <w:r w:rsidRPr="00A74379">
              <w:t xml:space="preserve">Насос  </w:t>
            </w:r>
            <w:proofErr w:type="spellStart"/>
            <w:r w:rsidRPr="00A74379">
              <w:t>дожд</w:t>
            </w:r>
            <w:proofErr w:type="spellEnd"/>
            <w:r w:rsidRPr="00A74379">
              <w:t>. стоков НСДС №7</w:t>
            </w:r>
          </w:p>
        </w:tc>
        <w:tc>
          <w:tcPr>
            <w:tcW w:w="42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740B76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</w:tr>
      <w:tr w:rsidR="00A74379" w:rsidRPr="003A2C76" w:rsidTr="00A74379">
        <w:tc>
          <w:tcPr>
            <w:tcW w:w="596" w:type="dxa"/>
            <w:vAlign w:val="center"/>
          </w:tcPr>
          <w:p w:rsidR="00A74379" w:rsidRPr="00A74379" w:rsidRDefault="00740B76" w:rsidP="00A74379">
            <w:pPr>
              <w:jc w:val="center"/>
            </w:pPr>
            <w:r>
              <w:t>110</w:t>
            </w:r>
          </w:p>
        </w:tc>
        <w:tc>
          <w:tcPr>
            <w:tcW w:w="2977" w:type="dxa"/>
          </w:tcPr>
          <w:p w:rsidR="00A74379" w:rsidRDefault="00A74379" w:rsidP="00A7437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Насос 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дожд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стоков НСДС №7</w:t>
            </w:r>
          </w:p>
        </w:tc>
        <w:tc>
          <w:tcPr>
            <w:tcW w:w="42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13" w:type="dxa"/>
            <w:vAlign w:val="center"/>
          </w:tcPr>
          <w:p w:rsidR="00A74379" w:rsidRDefault="00740B76" w:rsidP="00A74379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82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  <w:tc>
          <w:tcPr>
            <w:tcW w:w="539" w:type="dxa"/>
            <w:vAlign w:val="center"/>
          </w:tcPr>
          <w:p w:rsidR="00A74379" w:rsidRPr="00A74379" w:rsidRDefault="00A74379" w:rsidP="00A74379">
            <w:pPr>
              <w:jc w:val="center"/>
            </w:pPr>
          </w:p>
        </w:tc>
      </w:tr>
      <w:tr w:rsidR="00C55F61" w:rsidRPr="003A2C76" w:rsidTr="00F7440C">
        <w:tc>
          <w:tcPr>
            <w:tcW w:w="9803" w:type="dxa"/>
            <w:gridSpan w:val="14"/>
            <w:vAlign w:val="center"/>
          </w:tcPr>
          <w:p w:rsidR="00C55F61" w:rsidRPr="00A74379" w:rsidRDefault="00C55F61" w:rsidP="00A74379">
            <w:pPr>
              <w:jc w:val="center"/>
            </w:pPr>
            <w:r>
              <w:t>Насосы химического цеха</w:t>
            </w: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111</w:t>
            </w:r>
          </w:p>
        </w:tc>
        <w:tc>
          <w:tcPr>
            <w:tcW w:w="2977" w:type="dxa"/>
          </w:tcPr>
          <w:p w:rsidR="00740B76" w:rsidRDefault="00740B76" w:rsidP="00740B76">
            <w:r>
              <w:t>Насос подачи осадка НО-1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7437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112</w:t>
            </w:r>
          </w:p>
        </w:tc>
        <w:tc>
          <w:tcPr>
            <w:tcW w:w="2977" w:type="dxa"/>
          </w:tcPr>
          <w:p w:rsidR="00740B76" w:rsidRDefault="00740B76" w:rsidP="00740B76">
            <w:r>
              <w:t>Насос подачи осадка НО-2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113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раствора щелочи №1    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114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раствора  щелочи №2   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115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аммиака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116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гидразина - 1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117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гидразина - 2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118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гидразина -3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119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раствора аммиака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110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раствора аммиака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111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раствора аммиака №3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112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раствора коагуля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та №1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lastRenderedPageBreak/>
              <w:t>113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раствора коагуля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та №2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114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фосфата №1  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115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фосфата №2  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116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рециркуляции  фосфата №1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117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рециркуляции фо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фата №2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118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фосфата №1  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F7440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119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фосфата №2   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740B76">
        <w:trPr>
          <w:trHeight w:val="858"/>
        </w:trPr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120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перекачки и  реци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куляции осветительных вод  №1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786520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121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>Насос перекачки и  реци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куляции осветительных вод  №2 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121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шламовый №1  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122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Насос шламовый №2  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123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Насос </w:t>
            </w:r>
            <w:proofErr w:type="spellStart"/>
            <w:r>
              <w:t>предв.очищенной</w:t>
            </w:r>
            <w:proofErr w:type="spellEnd"/>
            <w:r>
              <w:t xml:space="preserve"> воды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124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Насос </w:t>
            </w:r>
            <w:proofErr w:type="spellStart"/>
            <w:r>
              <w:t>предв.очищенной</w:t>
            </w:r>
            <w:proofErr w:type="spellEnd"/>
            <w:r>
              <w:t xml:space="preserve"> воды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125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roofErr w:type="spellStart"/>
            <w:r>
              <w:t>Повысительный</w:t>
            </w:r>
            <w:proofErr w:type="spellEnd"/>
            <w:r>
              <w:t xml:space="preserve"> насос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126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proofErr w:type="spellStart"/>
            <w:r>
              <w:t>Повысительный</w:t>
            </w:r>
            <w:proofErr w:type="spellEnd"/>
            <w:r>
              <w:t xml:space="preserve"> насос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127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Насос-дозатор №1 сул</w:t>
            </w:r>
            <w:r>
              <w:t>ь</w:t>
            </w:r>
            <w:r>
              <w:t xml:space="preserve">фата ал.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128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Насос-дозатор №2 сул</w:t>
            </w:r>
            <w:r>
              <w:t>ь</w:t>
            </w:r>
            <w:r>
              <w:t xml:space="preserve">фата ал.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2E89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129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Дозатор №1 сл. раствора щелочи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51244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130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Дозатор №2 сл. раствора щелочи 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51244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131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Рециркуляционный насос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51244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132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Рециркуляционный насос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51244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133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 промывной воды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51244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134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 промывной воды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51244C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135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 регенерационной воды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136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 регенерационной воды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137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Насос </w:t>
            </w:r>
            <w:proofErr w:type="spellStart"/>
            <w:r>
              <w:t>подпиточной</w:t>
            </w:r>
            <w:proofErr w:type="spellEnd"/>
            <w:r>
              <w:t xml:space="preserve"> воды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138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Насос </w:t>
            </w:r>
            <w:proofErr w:type="spellStart"/>
            <w:r>
              <w:t>подпиточной</w:t>
            </w:r>
            <w:proofErr w:type="spellEnd"/>
            <w:r>
              <w:t xml:space="preserve"> воды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740B76" w:rsidP="00740B76">
            <w:pPr>
              <w:jc w:val="center"/>
            </w:pPr>
            <w:r>
              <w:t>139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Насос </w:t>
            </w:r>
            <w:proofErr w:type="spellStart"/>
            <w:r>
              <w:t>подпиточной</w:t>
            </w:r>
            <w:proofErr w:type="spellEnd"/>
            <w:r>
              <w:t xml:space="preserve"> воды №3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1C4BF0" w:rsidP="00740B76">
            <w:pPr>
              <w:jc w:val="center"/>
            </w:pPr>
            <w:r>
              <w:t>140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 xml:space="preserve">Насос </w:t>
            </w:r>
            <w:proofErr w:type="spellStart"/>
            <w:r>
              <w:t>подпиточной</w:t>
            </w:r>
            <w:proofErr w:type="spellEnd"/>
            <w:r>
              <w:t xml:space="preserve"> воды №4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1C4BF0" w:rsidP="00740B76">
            <w:pPr>
              <w:jc w:val="center"/>
            </w:pPr>
            <w:r>
              <w:lastRenderedPageBreak/>
              <w:t>141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 подачи серной ки</w:t>
            </w:r>
            <w:r>
              <w:t>с</w:t>
            </w:r>
            <w:r>
              <w:t>лоты №1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740B76" w:rsidRPr="003A2C76" w:rsidTr="00AC77E0">
        <w:tc>
          <w:tcPr>
            <w:tcW w:w="596" w:type="dxa"/>
            <w:vAlign w:val="center"/>
          </w:tcPr>
          <w:p w:rsidR="00740B76" w:rsidRPr="00A74379" w:rsidRDefault="001C4BF0" w:rsidP="00740B76">
            <w:pPr>
              <w:jc w:val="center"/>
            </w:pPr>
            <w:r>
              <w:t>142</w:t>
            </w:r>
          </w:p>
        </w:tc>
        <w:tc>
          <w:tcPr>
            <w:tcW w:w="2977" w:type="dxa"/>
            <w:vAlign w:val="bottom"/>
          </w:tcPr>
          <w:p w:rsidR="00740B76" w:rsidRDefault="00740B76" w:rsidP="00740B76">
            <w:r>
              <w:t>Насос подачи серной ки</w:t>
            </w:r>
            <w:r>
              <w:t>с</w:t>
            </w:r>
            <w:r>
              <w:t>лоты №2</w:t>
            </w:r>
          </w:p>
        </w:tc>
        <w:tc>
          <w:tcPr>
            <w:tcW w:w="42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  <w:proofErr w:type="spellStart"/>
            <w:r>
              <w:t>тр</w:t>
            </w:r>
            <w:proofErr w:type="spellEnd"/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13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82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  <w:tc>
          <w:tcPr>
            <w:tcW w:w="539" w:type="dxa"/>
            <w:vAlign w:val="center"/>
          </w:tcPr>
          <w:p w:rsidR="00740B76" w:rsidRPr="0060392F" w:rsidRDefault="00740B76" w:rsidP="00740B76">
            <w:pPr>
              <w:jc w:val="center"/>
            </w:pPr>
          </w:p>
        </w:tc>
      </w:tr>
      <w:tr w:rsidR="00C55F61" w:rsidRPr="003A2C76" w:rsidTr="00F7440C">
        <w:tc>
          <w:tcPr>
            <w:tcW w:w="596" w:type="dxa"/>
            <w:vAlign w:val="center"/>
          </w:tcPr>
          <w:p w:rsidR="00C55F61" w:rsidRPr="00A74379" w:rsidRDefault="001C4BF0" w:rsidP="00C55F61">
            <w:pPr>
              <w:jc w:val="center"/>
            </w:pPr>
            <w:r>
              <w:t>143</w:t>
            </w:r>
          </w:p>
        </w:tc>
        <w:tc>
          <w:tcPr>
            <w:tcW w:w="2977" w:type="dxa"/>
            <w:vAlign w:val="bottom"/>
          </w:tcPr>
          <w:p w:rsidR="00C55F61" w:rsidRDefault="00C55F61" w:rsidP="00C55F61">
            <w:r>
              <w:t>Насос подачи щелочи №1</w:t>
            </w:r>
          </w:p>
        </w:tc>
        <w:tc>
          <w:tcPr>
            <w:tcW w:w="42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  <w:proofErr w:type="spellStart"/>
            <w:r w:rsidR="001C4BF0">
              <w:t>тр</w:t>
            </w:r>
            <w:proofErr w:type="spellEnd"/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82" w:type="dxa"/>
            <w:vAlign w:val="bottom"/>
          </w:tcPr>
          <w:p w:rsidR="00C55F61" w:rsidRDefault="00C55F61" w:rsidP="00C55F61"/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39" w:type="dxa"/>
            <w:vAlign w:val="bottom"/>
          </w:tcPr>
          <w:p w:rsidR="00C55F61" w:rsidRDefault="00C55F61" w:rsidP="00C55F61">
            <w:r>
              <w:t> </w:t>
            </w:r>
          </w:p>
        </w:tc>
      </w:tr>
      <w:tr w:rsidR="00C55F61" w:rsidRPr="003A2C76" w:rsidTr="00F7440C">
        <w:tc>
          <w:tcPr>
            <w:tcW w:w="596" w:type="dxa"/>
            <w:vAlign w:val="center"/>
          </w:tcPr>
          <w:p w:rsidR="00C55F61" w:rsidRPr="00A74379" w:rsidRDefault="001C4BF0" w:rsidP="00C55F61">
            <w:pPr>
              <w:jc w:val="center"/>
            </w:pPr>
            <w:r>
              <w:t>144</w:t>
            </w:r>
          </w:p>
        </w:tc>
        <w:tc>
          <w:tcPr>
            <w:tcW w:w="2977" w:type="dxa"/>
            <w:vAlign w:val="bottom"/>
          </w:tcPr>
          <w:p w:rsidR="00C55F61" w:rsidRDefault="00C55F61" w:rsidP="00C55F61">
            <w:r>
              <w:t>Насос подачи щелочи №2</w:t>
            </w:r>
          </w:p>
        </w:tc>
        <w:tc>
          <w:tcPr>
            <w:tcW w:w="42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  <w:proofErr w:type="spellStart"/>
            <w:r w:rsidR="001C4BF0">
              <w:t>тр</w:t>
            </w:r>
            <w:proofErr w:type="spellEnd"/>
          </w:p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39" w:type="dxa"/>
            <w:vAlign w:val="bottom"/>
          </w:tcPr>
          <w:p w:rsidR="00C55F61" w:rsidRDefault="00C55F61" w:rsidP="00C55F61">
            <w:r>
              <w:t> </w:t>
            </w:r>
          </w:p>
        </w:tc>
      </w:tr>
      <w:tr w:rsidR="00C55F61" w:rsidRPr="003A2C76" w:rsidTr="00F7440C">
        <w:tc>
          <w:tcPr>
            <w:tcW w:w="596" w:type="dxa"/>
            <w:vAlign w:val="center"/>
          </w:tcPr>
          <w:p w:rsidR="00C55F61" w:rsidRPr="00A74379" w:rsidRDefault="001C4BF0" w:rsidP="00C55F61">
            <w:pPr>
              <w:jc w:val="center"/>
            </w:pPr>
            <w:r>
              <w:t>145</w:t>
            </w:r>
          </w:p>
        </w:tc>
        <w:tc>
          <w:tcPr>
            <w:tcW w:w="2977" w:type="dxa"/>
            <w:vAlign w:val="bottom"/>
          </w:tcPr>
          <w:p w:rsidR="00C55F61" w:rsidRDefault="00C55F61" w:rsidP="00C55F61">
            <w:r>
              <w:t>Насос нейтрализации №1</w:t>
            </w:r>
          </w:p>
        </w:tc>
        <w:tc>
          <w:tcPr>
            <w:tcW w:w="42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  <w:proofErr w:type="spellStart"/>
            <w:r w:rsidR="001C4BF0">
              <w:t>тр</w:t>
            </w:r>
            <w:proofErr w:type="spellEnd"/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39" w:type="dxa"/>
            <w:vAlign w:val="bottom"/>
          </w:tcPr>
          <w:p w:rsidR="00C55F61" w:rsidRDefault="00C55F61" w:rsidP="00C55F61">
            <w:r>
              <w:t> </w:t>
            </w:r>
          </w:p>
        </w:tc>
      </w:tr>
      <w:tr w:rsidR="00C55F61" w:rsidRPr="003A2C76" w:rsidTr="00F7440C">
        <w:tc>
          <w:tcPr>
            <w:tcW w:w="596" w:type="dxa"/>
            <w:vAlign w:val="center"/>
          </w:tcPr>
          <w:p w:rsidR="00C55F61" w:rsidRPr="00A74379" w:rsidRDefault="001C4BF0" w:rsidP="00C55F61">
            <w:pPr>
              <w:jc w:val="center"/>
            </w:pPr>
            <w:r>
              <w:t>146</w:t>
            </w:r>
          </w:p>
        </w:tc>
        <w:tc>
          <w:tcPr>
            <w:tcW w:w="2977" w:type="dxa"/>
            <w:vAlign w:val="bottom"/>
          </w:tcPr>
          <w:p w:rsidR="00C55F61" w:rsidRDefault="00C55F61" w:rsidP="00C55F61">
            <w:r>
              <w:t>Насос нейтрализации №2</w:t>
            </w:r>
          </w:p>
        </w:tc>
        <w:tc>
          <w:tcPr>
            <w:tcW w:w="42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  <w:proofErr w:type="spellStart"/>
            <w:r w:rsidR="001C4BF0">
              <w:t>тр</w:t>
            </w:r>
            <w:proofErr w:type="spellEnd"/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/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13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82" w:type="dxa"/>
            <w:vAlign w:val="bottom"/>
          </w:tcPr>
          <w:p w:rsidR="00C55F61" w:rsidRDefault="00C55F61" w:rsidP="00C55F61">
            <w:r>
              <w:t> </w:t>
            </w:r>
          </w:p>
        </w:tc>
        <w:tc>
          <w:tcPr>
            <w:tcW w:w="539" w:type="dxa"/>
            <w:vAlign w:val="bottom"/>
          </w:tcPr>
          <w:p w:rsidR="00C55F61" w:rsidRDefault="00C55F61" w:rsidP="00C55F61">
            <w:r>
              <w:t> </w:t>
            </w:r>
          </w:p>
        </w:tc>
      </w:tr>
    </w:tbl>
    <w:p w:rsidR="0013509C" w:rsidRPr="00A74379" w:rsidRDefault="0013509C" w:rsidP="0013509C">
      <w:pPr>
        <w:rPr>
          <w:sz w:val="16"/>
          <w:szCs w:val="16"/>
        </w:rPr>
      </w:pPr>
    </w:p>
    <w:p w:rsidR="0013509C" w:rsidRPr="0060392F" w:rsidRDefault="0070654B" w:rsidP="0013509C">
      <w:pPr>
        <w:ind w:left="142"/>
      </w:pPr>
      <w:r>
        <w:t xml:space="preserve">Начальник ОППР                               </w:t>
      </w:r>
      <w:r w:rsidRPr="0070654B">
        <w:t>Герасимов А.В</w:t>
      </w:r>
      <w:r>
        <w:t xml:space="preserve"> </w:t>
      </w:r>
    </w:p>
    <w:p w:rsidR="0013509C" w:rsidRPr="004106F5" w:rsidRDefault="0013509C" w:rsidP="0013509C">
      <w:pPr>
        <w:ind w:left="142"/>
        <w:rPr>
          <w:sz w:val="18"/>
          <w:szCs w:val="18"/>
        </w:rPr>
      </w:pPr>
    </w:p>
    <w:p w:rsidR="0013509C" w:rsidRPr="004106F5" w:rsidRDefault="0013509C" w:rsidP="0013509C">
      <w:pPr>
        <w:ind w:left="142"/>
        <w:rPr>
          <w:sz w:val="18"/>
          <w:szCs w:val="18"/>
        </w:rPr>
      </w:pPr>
    </w:p>
    <w:p w:rsidR="0013509C" w:rsidRDefault="0013509C" w:rsidP="0013509C">
      <w:pPr>
        <w:ind w:left="142"/>
      </w:pPr>
      <w:r w:rsidRPr="0060392F">
        <w:t>Начальник КТЦ</w:t>
      </w:r>
      <w:r w:rsidR="003A11DF">
        <w:t>-2                                 Мишин А.А</w:t>
      </w:r>
    </w:p>
    <w:p w:rsidR="00793FE4" w:rsidRDefault="00793FE4" w:rsidP="0013509C">
      <w:pPr>
        <w:ind w:left="142"/>
      </w:pPr>
    </w:p>
    <w:p w:rsidR="003A11DF" w:rsidRDefault="003A11DF" w:rsidP="0013509C">
      <w:pPr>
        <w:ind w:left="142"/>
      </w:pPr>
    </w:p>
    <w:p w:rsidR="003A11DF" w:rsidRDefault="003A11DF" w:rsidP="0013509C">
      <w:pPr>
        <w:ind w:left="142"/>
      </w:pPr>
      <w:r w:rsidRPr="003A11DF">
        <w:t xml:space="preserve">Начальник ТТЦ                                   </w:t>
      </w:r>
      <w:proofErr w:type="spellStart"/>
      <w:r w:rsidR="001C4BF0">
        <w:t>Смальцер</w:t>
      </w:r>
      <w:proofErr w:type="spellEnd"/>
      <w:r w:rsidR="001C4BF0">
        <w:t xml:space="preserve"> М.Н</w:t>
      </w:r>
    </w:p>
    <w:p w:rsidR="001C4BF0" w:rsidRDefault="001C4BF0" w:rsidP="0013509C">
      <w:pPr>
        <w:ind w:left="142"/>
      </w:pPr>
    </w:p>
    <w:p w:rsidR="001C4BF0" w:rsidRPr="0060392F" w:rsidRDefault="001C4BF0" w:rsidP="0013509C">
      <w:pPr>
        <w:ind w:left="142"/>
      </w:pPr>
      <w:r>
        <w:t>Начальник ХЦ                                     Черкашина Н.Л</w:t>
      </w:r>
    </w:p>
    <w:p w:rsidR="001C3B04" w:rsidRPr="0060392F" w:rsidRDefault="001C3B04">
      <w:r w:rsidRPr="0060392F">
        <w:rPr>
          <w:b/>
        </w:rPr>
        <w:br w:type="page"/>
      </w:r>
    </w:p>
    <w:p w:rsidR="00306DD1" w:rsidRPr="0060392F" w:rsidRDefault="009D36B4" w:rsidP="00306DD1">
      <w:pPr>
        <w:ind w:hanging="142"/>
        <w:jc w:val="right"/>
      </w:pPr>
      <w:r>
        <w:lastRenderedPageBreak/>
        <w:t>Приложение №7</w:t>
      </w:r>
    </w:p>
    <w:p w:rsidR="00306DD1" w:rsidRPr="0060392F" w:rsidRDefault="00306DD1" w:rsidP="00306DD1">
      <w:pPr>
        <w:ind w:hanging="142"/>
        <w:jc w:val="right"/>
        <w:rPr>
          <w:sz w:val="20"/>
          <w:szCs w:val="20"/>
        </w:rPr>
      </w:pPr>
    </w:p>
    <w:p w:rsidR="00306DD1" w:rsidRPr="0060392F" w:rsidRDefault="00263778" w:rsidP="00263778">
      <w:pPr>
        <w:jc w:val="center"/>
      </w:pPr>
      <w:r>
        <w:t xml:space="preserve">                                                       </w:t>
      </w:r>
      <w:r w:rsidR="00306DD1" w:rsidRPr="0060392F">
        <w:t>УТВЕРЖДАЮ</w:t>
      </w:r>
    </w:p>
    <w:p w:rsidR="00306DD1" w:rsidRPr="00263778" w:rsidRDefault="00306DD1" w:rsidP="00263778">
      <w:pPr>
        <w:ind w:firstLine="6096"/>
        <w:rPr>
          <w:sz w:val="16"/>
          <w:szCs w:val="16"/>
        </w:rPr>
      </w:pPr>
    </w:p>
    <w:p w:rsidR="00306DD1" w:rsidRPr="0060392F" w:rsidRDefault="00306DD1" w:rsidP="00263778">
      <w:pPr>
        <w:jc w:val="right"/>
      </w:pPr>
      <w:r w:rsidRPr="0060392F">
        <w:t xml:space="preserve">Главный инженер </w:t>
      </w:r>
      <w:proofErr w:type="spellStart"/>
      <w:r w:rsidR="00297794">
        <w:t>Правобережной</w:t>
      </w:r>
      <w:r w:rsidRPr="0060392F">
        <w:t>.ТЭЦ</w:t>
      </w:r>
      <w:proofErr w:type="spellEnd"/>
    </w:p>
    <w:p w:rsidR="00306DD1" w:rsidRPr="00263778" w:rsidRDefault="00306DD1" w:rsidP="00263778">
      <w:pPr>
        <w:ind w:firstLine="6096"/>
        <w:rPr>
          <w:sz w:val="16"/>
          <w:szCs w:val="16"/>
        </w:rPr>
      </w:pPr>
    </w:p>
    <w:p w:rsidR="00306DD1" w:rsidRPr="0060392F" w:rsidRDefault="00263778" w:rsidP="00263778">
      <w:pPr>
        <w:jc w:val="center"/>
      </w:pPr>
      <w:r>
        <w:t xml:space="preserve">                                                      </w:t>
      </w:r>
      <w:r w:rsidR="00297794">
        <w:t>А.А Слуцкий</w:t>
      </w:r>
      <w:r w:rsidR="00306DD1" w:rsidRPr="0060392F">
        <w:t xml:space="preserve"> </w:t>
      </w:r>
    </w:p>
    <w:p w:rsidR="00306DD1" w:rsidRPr="00263778" w:rsidRDefault="00306DD1" w:rsidP="00263778">
      <w:pPr>
        <w:ind w:firstLine="6096"/>
        <w:rPr>
          <w:sz w:val="16"/>
          <w:szCs w:val="16"/>
        </w:rPr>
      </w:pPr>
    </w:p>
    <w:p w:rsidR="00306DD1" w:rsidRPr="0060392F" w:rsidRDefault="00263778" w:rsidP="00263778">
      <w:pPr>
        <w:jc w:val="center"/>
      </w:pPr>
      <w:r>
        <w:t xml:space="preserve">                                                                                          </w:t>
      </w:r>
      <w:r w:rsidR="002B0BB5">
        <w:t xml:space="preserve">“__“ __________________- 2014 </w:t>
      </w:r>
      <w:r w:rsidR="00306DD1" w:rsidRPr="0060392F">
        <w:t>г.</w:t>
      </w:r>
    </w:p>
    <w:p w:rsidR="00306DD1" w:rsidRPr="0060392F" w:rsidRDefault="00306DD1" w:rsidP="00306DD1">
      <w:pPr>
        <w:jc w:val="center"/>
        <w:rPr>
          <w:u w:val="single"/>
        </w:rPr>
      </w:pPr>
    </w:p>
    <w:p w:rsidR="00306DD1" w:rsidRPr="0060392F" w:rsidRDefault="00306DD1" w:rsidP="00306DD1">
      <w:pPr>
        <w:jc w:val="center"/>
        <w:rPr>
          <w:u w:val="single"/>
        </w:rPr>
      </w:pPr>
    </w:p>
    <w:p w:rsidR="00306DD1" w:rsidRPr="0060392F" w:rsidRDefault="00306DD1" w:rsidP="00306DD1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График</w:t>
      </w:r>
    </w:p>
    <w:p w:rsidR="00306DD1" w:rsidRPr="0060392F" w:rsidRDefault="00306DD1" w:rsidP="00306DD1">
      <w:pPr>
        <w:tabs>
          <w:tab w:val="left" w:pos="3969"/>
        </w:tabs>
        <w:jc w:val="center"/>
        <w:rPr>
          <w:b/>
        </w:rPr>
      </w:pPr>
      <w:r w:rsidRPr="0060392F">
        <w:rPr>
          <w:b/>
        </w:rPr>
        <w:t>ремонта теплообменного оборудования</w:t>
      </w:r>
    </w:p>
    <w:p w:rsidR="00306DD1" w:rsidRPr="0060392F" w:rsidRDefault="001C4BF0" w:rsidP="00306DD1">
      <w:pPr>
        <w:tabs>
          <w:tab w:val="left" w:pos="3969"/>
        </w:tabs>
        <w:spacing w:line="360" w:lineRule="auto"/>
        <w:jc w:val="center"/>
      </w:pPr>
      <w:r>
        <w:t xml:space="preserve">Правобережной </w:t>
      </w:r>
      <w:r w:rsidR="00306DD1" w:rsidRPr="0060392F">
        <w:t>ТЭЦ филиала «</w:t>
      </w:r>
      <w:r>
        <w:t>Невский</w:t>
      </w:r>
      <w:r w:rsidR="00306DD1" w:rsidRPr="0060392F">
        <w:t>» ОАО «ТГК-1» на 201</w:t>
      </w:r>
      <w:r>
        <w:t>4</w:t>
      </w:r>
      <w:r w:rsidR="00306DD1" w:rsidRPr="0060392F">
        <w:t xml:space="preserve"> год</w:t>
      </w:r>
    </w:p>
    <w:p w:rsidR="00306DD1" w:rsidRPr="0060392F" w:rsidRDefault="00306DD1" w:rsidP="00306DD1">
      <w:pPr>
        <w:tabs>
          <w:tab w:val="left" w:pos="3969"/>
        </w:tabs>
        <w:jc w:val="center"/>
      </w:pPr>
    </w:p>
    <w:p w:rsidR="00306DD1" w:rsidRPr="0060392F" w:rsidRDefault="00306DD1" w:rsidP="00306DD1">
      <w:pPr>
        <w:tabs>
          <w:tab w:val="left" w:pos="3969"/>
        </w:tabs>
        <w:jc w:val="center"/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790"/>
        <w:gridCol w:w="616"/>
        <w:gridCol w:w="616"/>
        <w:gridCol w:w="616"/>
        <w:gridCol w:w="616"/>
        <w:gridCol w:w="616"/>
        <w:gridCol w:w="619"/>
        <w:gridCol w:w="617"/>
        <w:gridCol w:w="617"/>
        <w:gridCol w:w="617"/>
        <w:gridCol w:w="654"/>
        <w:gridCol w:w="654"/>
        <w:gridCol w:w="588"/>
      </w:tblGrid>
      <w:tr w:rsidR="00306DD1" w:rsidRPr="0060392F" w:rsidTr="00ED1629">
        <w:tc>
          <w:tcPr>
            <w:tcW w:w="567" w:type="dxa"/>
            <w:vMerge w:val="restart"/>
            <w:vAlign w:val="center"/>
          </w:tcPr>
          <w:p w:rsidR="00306DD1" w:rsidRPr="0060392F" w:rsidRDefault="00306DD1" w:rsidP="00FE4FEC">
            <w:pPr>
              <w:jc w:val="center"/>
            </w:pPr>
            <w:r w:rsidRPr="0060392F">
              <w:t>№</w:t>
            </w:r>
          </w:p>
          <w:p w:rsidR="00306DD1" w:rsidRPr="0060392F" w:rsidRDefault="00306DD1" w:rsidP="00FE4FEC">
            <w:pPr>
              <w:jc w:val="center"/>
            </w:pPr>
            <w:r w:rsidRPr="0060392F">
              <w:t>п/п</w:t>
            </w:r>
          </w:p>
        </w:tc>
        <w:tc>
          <w:tcPr>
            <w:tcW w:w="1790" w:type="dxa"/>
            <w:vMerge w:val="restart"/>
            <w:vAlign w:val="center"/>
          </w:tcPr>
          <w:p w:rsidR="00306DD1" w:rsidRPr="0060392F" w:rsidRDefault="00306DD1" w:rsidP="00FE4FEC">
            <w:pPr>
              <w:jc w:val="center"/>
            </w:pPr>
            <w:r w:rsidRPr="0060392F">
              <w:t>Наименование оборудования</w:t>
            </w:r>
          </w:p>
        </w:tc>
        <w:tc>
          <w:tcPr>
            <w:tcW w:w="7446" w:type="dxa"/>
            <w:gridSpan w:val="12"/>
            <w:vAlign w:val="center"/>
          </w:tcPr>
          <w:p w:rsidR="00306DD1" w:rsidRPr="0060392F" w:rsidRDefault="00306DD1" w:rsidP="00FE4FEC">
            <w:pPr>
              <w:jc w:val="center"/>
            </w:pPr>
            <w:r w:rsidRPr="0060392F">
              <w:t>Месяц/вид ремонта</w:t>
            </w:r>
          </w:p>
        </w:tc>
      </w:tr>
      <w:tr w:rsidR="00306DD1" w:rsidRPr="0060392F" w:rsidTr="00ED1629">
        <w:tc>
          <w:tcPr>
            <w:tcW w:w="567" w:type="dxa"/>
            <w:vMerge/>
          </w:tcPr>
          <w:p w:rsidR="00306DD1" w:rsidRPr="0060392F" w:rsidRDefault="00306DD1" w:rsidP="00FE4FEC"/>
        </w:tc>
        <w:tc>
          <w:tcPr>
            <w:tcW w:w="1790" w:type="dxa"/>
            <w:vMerge/>
          </w:tcPr>
          <w:p w:rsidR="00306DD1" w:rsidRPr="0060392F" w:rsidRDefault="00306DD1" w:rsidP="00FE4FEC"/>
        </w:tc>
        <w:tc>
          <w:tcPr>
            <w:tcW w:w="616" w:type="dxa"/>
          </w:tcPr>
          <w:p w:rsidR="00306DD1" w:rsidRPr="0060392F" w:rsidRDefault="00306DD1" w:rsidP="00FE4FEC">
            <w:pPr>
              <w:jc w:val="center"/>
            </w:pPr>
            <w:r w:rsidRPr="0060392F">
              <w:t>1</w:t>
            </w:r>
          </w:p>
        </w:tc>
        <w:tc>
          <w:tcPr>
            <w:tcW w:w="616" w:type="dxa"/>
          </w:tcPr>
          <w:p w:rsidR="00306DD1" w:rsidRPr="0060392F" w:rsidRDefault="00306DD1" w:rsidP="00FE4FEC">
            <w:pPr>
              <w:jc w:val="center"/>
            </w:pPr>
            <w:r w:rsidRPr="0060392F">
              <w:t>2</w:t>
            </w:r>
          </w:p>
        </w:tc>
        <w:tc>
          <w:tcPr>
            <w:tcW w:w="616" w:type="dxa"/>
          </w:tcPr>
          <w:p w:rsidR="00306DD1" w:rsidRPr="0060392F" w:rsidRDefault="00306DD1" w:rsidP="00FE4FEC">
            <w:pPr>
              <w:jc w:val="center"/>
            </w:pPr>
            <w:r w:rsidRPr="0060392F">
              <w:t>3</w:t>
            </w:r>
          </w:p>
        </w:tc>
        <w:tc>
          <w:tcPr>
            <w:tcW w:w="616" w:type="dxa"/>
          </w:tcPr>
          <w:p w:rsidR="00306DD1" w:rsidRPr="0060392F" w:rsidRDefault="00306DD1" w:rsidP="00FE4FEC">
            <w:pPr>
              <w:jc w:val="center"/>
            </w:pPr>
            <w:r w:rsidRPr="0060392F">
              <w:t>4</w:t>
            </w:r>
          </w:p>
        </w:tc>
        <w:tc>
          <w:tcPr>
            <w:tcW w:w="616" w:type="dxa"/>
          </w:tcPr>
          <w:p w:rsidR="00306DD1" w:rsidRPr="0060392F" w:rsidRDefault="00306DD1" w:rsidP="00FE4FEC">
            <w:pPr>
              <w:jc w:val="center"/>
            </w:pPr>
            <w:r w:rsidRPr="0060392F">
              <w:t>5</w:t>
            </w:r>
          </w:p>
        </w:tc>
        <w:tc>
          <w:tcPr>
            <w:tcW w:w="619" w:type="dxa"/>
          </w:tcPr>
          <w:p w:rsidR="00306DD1" w:rsidRPr="0060392F" w:rsidRDefault="00306DD1" w:rsidP="00FE4FEC">
            <w:pPr>
              <w:jc w:val="center"/>
            </w:pPr>
            <w:r w:rsidRPr="0060392F">
              <w:t>6</w:t>
            </w:r>
          </w:p>
        </w:tc>
        <w:tc>
          <w:tcPr>
            <w:tcW w:w="617" w:type="dxa"/>
          </w:tcPr>
          <w:p w:rsidR="00306DD1" w:rsidRPr="0060392F" w:rsidRDefault="00306DD1" w:rsidP="00FE4FEC">
            <w:pPr>
              <w:jc w:val="center"/>
            </w:pPr>
            <w:r w:rsidRPr="0060392F">
              <w:t>7</w:t>
            </w:r>
          </w:p>
        </w:tc>
        <w:tc>
          <w:tcPr>
            <w:tcW w:w="617" w:type="dxa"/>
          </w:tcPr>
          <w:p w:rsidR="00306DD1" w:rsidRPr="0060392F" w:rsidRDefault="00306DD1" w:rsidP="00FE4FEC">
            <w:pPr>
              <w:jc w:val="center"/>
            </w:pPr>
            <w:r w:rsidRPr="0060392F">
              <w:t>8</w:t>
            </w:r>
          </w:p>
        </w:tc>
        <w:tc>
          <w:tcPr>
            <w:tcW w:w="617" w:type="dxa"/>
          </w:tcPr>
          <w:p w:rsidR="00306DD1" w:rsidRPr="0060392F" w:rsidRDefault="00306DD1" w:rsidP="00FE4FEC">
            <w:pPr>
              <w:jc w:val="center"/>
            </w:pPr>
            <w:r w:rsidRPr="0060392F">
              <w:t>9</w:t>
            </w:r>
          </w:p>
        </w:tc>
        <w:tc>
          <w:tcPr>
            <w:tcW w:w="654" w:type="dxa"/>
          </w:tcPr>
          <w:p w:rsidR="00306DD1" w:rsidRPr="0060392F" w:rsidRDefault="00306DD1" w:rsidP="00FE4FEC">
            <w:pPr>
              <w:jc w:val="center"/>
            </w:pPr>
            <w:r w:rsidRPr="0060392F">
              <w:t>10</w:t>
            </w:r>
          </w:p>
        </w:tc>
        <w:tc>
          <w:tcPr>
            <w:tcW w:w="654" w:type="dxa"/>
          </w:tcPr>
          <w:p w:rsidR="00306DD1" w:rsidRPr="0060392F" w:rsidRDefault="00306DD1" w:rsidP="00FE4FEC">
            <w:pPr>
              <w:jc w:val="center"/>
            </w:pPr>
            <w:r w:rsidRPr="0060392F">
              <w:t>11</w:t>
            </w:r>
          </w:p>
        </w:tc>
        <w:tc>
          <w:tcPr>
            <w:tcW w:w="588" w:type="dxa"/>
          </w:tcPr>
          <w:p w:rsidR="00306DD1" w:rsidRPr="0060392F" w:rsidRDefault="00306DD1" w:rsidP="00FE4FEC">
            <w:pPr>
              <w:jc w:val="center"/>
            </w:pPr>
            <w:r w:rsidRPr="0060392F">
              <w:t>12</w:t>
            </w:r>
          </w:p>
        </w:tc>
      </w:tr>
      <w:tr w:rsidR="00306DD1" w:rsidRPr="0060392F" w:rsidTr="00ED1629">
        <w:tc>
          <w:tcPr>
            <w:tcW w:w="567" w:type="dxa"/>
          </w:tcPr>
          <w:p w:rsidR="00306DD1" w:rsidRPr="0060392F" w:rsidRDefault="00ED1629" w:rsidP="00FE4FEC">
            <w:r>
              <w:t>1</w:t>
            </w:r>
          </w:p>
        </w:tc>
        <w:tc>
          <w:tcPr>
            <w:tcW w:w="1790" w:type="dxa"/>
          </w:tcPr>
          <w:p w:rsidR="00306DD1" w:rsidRPr="0060392F" w:rsidRDefault="001C4BF0" w:rsidP="00FE4FEC">
            <w:r w:rsidRPr="001C4BF0">
              <w:t>Подогреватель сырой воды (ПСВ – 1)</w:t>
            </w:r>
          </w:p>
        </w:tc>
        <w:tc>
          <w:tcPr>
            <w:tcW w:w="616" w:type="dxa"/>
          </w:tcPr>
          <w:p w:rsidR="00306DD1" w:rsidRPr="0060392F" w:rsidRDefault="00306DD1" w:rsidP="00FE4FEC"/>
        </w:tc>
        <w:tc>
          <w:tcPr>
            <w:tcW w:w="616" w:type="dxa"/>
          </w:tcPr>
          <w:p w:rsidR="00306DD1" w:rsidRPr="0060392F" w:rsidRDefault="00306DD1" w:rsidP="00FE4FEC"/>
        </w:tc>
        <w:tc>
          <w:tcPr>
            <w:tcW w:w="616" w:type="dxa"/>
          </w:tcPr>
          <w:p w:rsidR="00306DD1" w:rsidRPr="0060392F" w:rsidRDefault="00306DD1" w:rsidP="00FE4FEC"/>
        </w:tc>
        <w:tc>
          <w:tcPr>
            <w:tcW w:w="616" w:type="dxa"/>
          </w:tcPr>
          <w:p w:rsidR="00306DD1" w:rsidRPr="0060392F" w:rsidRDefault="00306DD1" w:rsidP="00FE4FEC"/>
        </w:tc>
        <w:tc>
          <w:tcPr>
            <w:tcW w:w="616" w:type="dxa"/>
          </w:tcPr>
          <w:p w:rsidR="00306DD1" w:rsidRPr="0060392F" w:rsidRDefault="00306DD1" w:rsidP="00FE4FEC"/>
        </w:tc>
        <w:tc>
          <w:tcPr>
            <w:tcW w:w="619" w:type="dxa"/>
          </w:tcPr>
          <w:p w:rsidR="00306DD1" w:rsidRPr="0060392F" w:rsidRDefault="00ED1629" w:rsidP="00FE4FEC">
            <w:proofErr w:type="spellStart"/>
            <w:r>
              <w:t>тр</w:t>
            </w:r>
            <w:proofErr w:type="spellEnd"/>
          </w:p>
        </w:tc>
        <w:tc>
          <w:tcPr>
            <w:tcW w:w="617" w:type="dxa"/>
          </w:tcPr>
          <w:p w:rsidR="00306DD1" w:rsidRPr="0060392F" w:rsidRDefault="00306DD1" w:rsidP="00FE4FEC"/>
        </w:tc>
        <w:tc>
          <w:tcPr>
            <w:tcW w:w="617" w:type="dxa"/>
          </w:tcPr>
          <w:p w:rsidR="00306DD1" w:rsidRPr="0060392F" w:rsidRDefault="00306DD1" w:rsidP="00FE4FEC"/>
        </w:tc>
        <w:tc>
          <w:tcPr>
            <w:tcW w:w="617" w:type="dxa"/>
          </w:tcPr>
          <w:p w:rsidR="00306DD1" w:rsidRPr="0060392F" w:rsidRDefault="00306DD1" w:rsidP="00FE4FEC"/>
        </w:tc>
        <w:tc>
          <w:tcPr>
            <w:tcW w:w="654" w:type="dxa"/>
          </w:tcPr>
          <w:p w:rsidR="00306DD1" w:rsidRPr="0060392F" w:rsidRDefault="00306DD1" w:rsidP="00FE4FEC"/>
        </w:tc>
        <w:tc>
          <w:tcPr>
            <w:tcW w:w="654" w:type="dxa"/>
          </w:tcPr>
          <w:p w:rsidR="00306DD1" w:rsidRPr="0060392F" w:rsidRDefault="00306DD1" w:rsidP="00FE4FEC"/>
        </w:tc>
        <w:tc>
          <w:tcPr>
            <w:tcW w:w="588" w:type="dxa"/>
          </w:tcPr>
          <w:p w:rsidR="00306DD1" w:rsidRPr="0060392F" w:rsidRDefault="00306DD1" w:rsidP="00FE4FEC"/>
        </w:tc>
      </w:tr>
      <w:tr w:rsidR="00ED1629" w:rsidRPr="0060392F" w:rsidTr="00ED1629">
        <w:tc>
          <w:tcPr>
            <w:tcW w:w="567" w:type="dxa"/>
          </w:tcPr>
          <w:p w:rsidR="00ED1629" w:rsidRPr="0060392F" w:rsidRDefault="00ED1629" w:rsidP="00FE4FEC">
            <w:r>
              <w:t>2</w:t>
            </w:r>
          </w:p>
        </w:tc>
        <w:tc>
          <w:tcPr>
            <w:tcW w:w="1790" w:type="dxa"/>
          </w:tcPr>
          <w:p w:rsidR="00ED1629" w:rsidRPr="0060392F" w:rsidRDefault="001C4BF0" w:rsidP="00FE4FEC">
            <w:r w:rsidRPr="001C4BF0">
              <w:t>Подогреватель греющего п</w:t>
            </w:r>
            <w:r w:rsidRPr="001C4BF0">
              <w:t>о</w:t>
            </w:r>
            <w:r w:rsidRPr="001C4BF0">
              <w:t>тока (ПСВ – 2)</w:t>
            </w:r>
          </w:p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9" w:type="dxa"/>
          </w:tcPr>
          <w:p w:rsidR="00ED1629" w:rsidRPr="0060392F" w:rsidRDefault="00ED1629" w:rsidP="00FE4FEC"/>
        </w:tc>
        <w:tc>
          <w:tcPr>
            <w:tcW w:w="617" w:type="dxa"/>
          </w:tcPr>
          <w:p w:rsidR="00ED1629" w:rsidRPr="0060392F" w:rsidRDefault="00ED1629" w:rsidP="00FE4FEC">
            <w:proofErr w:type="spellStart"/>
            <w:r>
              <w:t>тр</w:t>
            </w:r>
            <w:proofErr w:type="spellEnd"/>
          </w:p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54" w:type="dxa"/>
          </w:tcPr>
          <w:p w:rsidR="00ED1629" w:rsidRPr="0060392F" w:rsidRDefault="00ED1629" w:rsidP="00FE4FEC"/>
        </w:tc>
        <w:tc>
          <w:tcPr>
            <w:tcW w:w="654" w:type="dxa"/>
          </w:tcPr>
          <w:p w:rsidR="00ED1629" w:rsidRPr="0060392F" w:rsidRDefault="00ED1629" w:rsidP="00FE4FEC"/>
        </w:tc>
        <w:tc>
          <w:tcPr>
            <w:tcW w:w="588" w:type="dxa"/>
          </w:tcPr>
          <w:p w:rsidR="00ED1629" w:rsidRPr="0060392F" w:rsidRDefault="00ED1629" w:rsidP="00FE4FEC"/>
        </w:tc>
      </w:tr>
      <w:tr w:rsidR="00ED1629" w:rsidRPr="0060392F" w:rsidTr="00ED1629">
        <w:tc>
          <w:tcPr>
            <w:tcW w:w="567" w:type="dxa"/>
          </w:tcPr>
          <w:p w:rsidR="00ED1629" w:rsidRPr="0060392F" w:rsidRDefault="00ED1629" w:rsidP="00FE4FEC">
            <w:r>
              <w:t>3</w:t>
            </w:r>
          </w:p>
        </w:tc>
        <w:tc>
          <w:tcPr>
            <w:tcW w:w="1790" w:type="dxa"/>
          </w:tcPr>
          <w:p w:rsidR="00ED1629" w:rsidRPr="001C4BF0" w:rsidRDefault="001C4BF0" w:rsidP="00FE4FEC">
            <w:r w:rsidRPr="001C4BF0">
              <w:t>Подогреватель сырой воды (ПСВ – 4)</w:t>
            </w:r>
          </w:p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9" w:type="dxa"/>
          </w:tcPr>
          <w:p w:rsidR="00ED1629" w:rsidRPr="0060392F" w:rsidRDefault="00ED1629" w:rsidP="00FE4FEC"/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17" w:type="dxa"/>
          </w:tcPr>
          <w:p w:rsidR="00ED1629" w:rsidRPr="0060392F" w:rsidRDefault="00ED1629" w:rsidP="00FE4FEC">
            <w:proofErr w:type="spellStart"/>
            <w:r>
              <w:t>тр</w:t>
            </w:r>
            <w:proofErr w:type="spellEnd"/>
          </w:p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54" w:type="dxa"/>
          </w:tcPr>
          <w:p w:rsidR="00ED1629" w:rsidRPr="0060392F" w:rsidRDefault="00ED1629" w:rsidP="00FE4FEC"/>
        </w:tc>
        <w:tc>
          <w:tcPr>
            <w:tcW w:w="654" w:type="dxa"/>
          </w:tcPr>
          <w:p w:rsidR="00ED1629" w:rsidRPr="0060392F" w:rsidRDefault="00ED1629" w:rsidP="00FE4FEC"/>
        </w:tc>
        <w:tc>
          <w:tcPr>
            <w:tcW w:w="588" w:type="dxa"/>
          </w:tcPr>
          <w:p w:rsidR="00ED1629" w:rsidRPr="0060392F" w:rsidRDefault="00ED1629" w:rsidP="00FE4FEC"/>
        </w:tc>
      </w:tr>
      <w:tr w:rsidR="00ED1629" w:rsidRPr="0060392F" w:rsidTr="00ED1629">
        <w:tc>
          <w:tcPr>
            <w:tcW w:w="567" w:type="dxa"/>
          </w:tcPr>
          <w:p w:rsidR="00ED1629" w:rsidRPr="0060392F" w:rsidRDefault="00ED1629" w:rsidP="00FE4FEC">
            <w:r>
              <w:t>4</w:t>
            </w:r>
          </w:p>
        </w:tc>
        <w:tc>
          <w:tcPr>
            <w:tcW w:w="1790" w:type="dxa"/>
          </w:tcPr>
          <w:p w:rsidR="00ED1629" w:rsidRPr="001C4BF0" w:rsidRDefault="001C4BF0" w:rsidP="00FE4FEC">
            <w:r w:rsidRPr="001C4BF0">
              <w:t>Подогреватель сырой воды (ПСВ – 4)</w:t>
            </w:r>
          </w:p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6" w:type="dxa"/>
          </w:tcPr>
          <w:p w:rsidR="00ED1629" w:rsidRPr="0060392F" w:rsidRDefault="00ED1629" w:rsidP="00FE4FEC"/>
        </w:tc>
        <w:tc>
          <w:tcPr>
            <w:tcW w:w="619" w:type="dxa"/>
          </w:tcPr>
          <w:p w:rsidR="00ED1629" w:rsidRPr="0060392F" w:rsidRDefault="00ED1629" w:rsidP="00FE4FEC">
            <w:proofErr w:type="spellStart"/>
            <w:r>
              <w:t>тр</w:t>
            </w:r>
            <w:proofErr w:type="spellEnd"/>
          </w:p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17" w:type="dxa"/>
          </w:tcPr>
          <w:p w:rsidR="00ED1629" w:rsidRPr="0060392F" w:rsidRDefault="00ED1629" w:rsidP="00FE4FEC"/>
        </w:tc>
        <w:tc>
          <w:tcPr>
            <w:tcW w:w="654" w:type="dxa"/>
          </w:tcPr>
          <w:p w:rsidR="00ED1629" w:rsidRPr="0060392F" w:rsidRDefault="00ED1629" w:rsidP="00FE4FEC"/>
        </w:tc>
        <w:tc>
          <w:tcPr>
            <w:tcW w:w="654" w:type="dxa"/>
          </w:tcPr>
          <w:p w:rsidR="00ED1629" w:rsidRPr="0060392F" w:rsidRDefault="00ED1629" w:rsidP="00FE4FEC"/>
        </w:tc>
        <w:tc>
          <w:tcPr>
            <w:tcW w:w="588" w:type="dxa"/>
          </w:tcPr>
          <w:p w:rsidR="00ED1629" w:rsidRPr="0060392F" w:rsidRDefault="00ED1629" w:rsidP="00FE4FEC"/>
        </w:tc>
      </w:tr>
    </w:tbl>
    <w:p w:rsidR="00306DD1" w:rsidRPr="0060392F" w:rsidRDefault="00306DD1" w:rsidP="00306DD1">
      <w:pPr>
        <w:rPr>
          <w:sz w:val="28"/>
        </w:rPr>
      </w:pPr>
    </w:p>
    <w:p w:rsidR="00306DD1" w:rsidRPr="0060392F" w:rsidRDefault="00306DD1" w:rsidP="00306DD1">
      <w:pPr>
        <w:rPr>
          <w:sz w:val="28"/>
        </w:rPr>
      </w:pPr>
    </w:p>
    <w:p w:rsidR="00306DD1" w:rsidRPr="0060392F" w:rsidRDefault="00306DD1" w:rsidP="00306DD1">
      <w:pPr>
        <w:rPr>
          <w:sz w:val="28"/>
        </w:rPr>
      </w:pPr>
    </w:p>
    <w:p w:rsidR="00306DD1" w:rsidRPr="0060392F" w:rsidRDefault="00306DD1" w:rsidP="00306DD1">
      <w:pPr>
        <w:rPr>
          <w:sz w:val="28"/>
        </w:rPr>
      </w:pPr>
    </w:p>
    <w:p w:rsidR="00306DD1" w:rsidRPr="0060392F" w:rsidRDefault="00306DD1" w:rsidP="00306DD1">
      <w:pPr>
        <w:rPr>
          <w:sz w:val="28"/>
        </w:rPr>
      </w:pPr>
    </w:p>
    <w:p w:rsidR="003A11DF" w:rsidRPr="003A11DF" w:rsidRDefault="003A11DF" w:rsidP="003A11DF">
      <w:pPr>
        <w:pStyle w:val="22"/>
        <w:tabs>
          <w:tab w:val="left" w:pos="8505"/>
        </w:tabs>
        <w:jc w:val="both"/>
        <w:rPr>
          <w:b w:val="0"/>
        </w:rPr>
      </w:pPr>
      <w:r w:rsidRPr="003A11DF">
        <w:rPr>
          <w:b w:val="0"/>
        </w:rPr>
        <w:t xml:space="preserve">Начальник ОППР                               Герасимов А.В </w:t>
      </w:r>
    </w:p>
    <w:p w:rsidR="003A11DF" w:rsidRDefault="003A11DF" w:rsidP="003A11DF">
      <w:pPr>
        <w:pStyle w:val="22"/>
        <w:tabs>
          <w:tab w:val="left" w:pos="8505"/>
        </w:tabs>
        <w:jc w:val="both"/>
        <w:rPr>
          <w:b w:val="0"/>
        </w:rPr>
      </w:pPr>
    </w:p>
    <w:p w:rsidR="0013509C" w:rsidRDefault="003A11DF" w:rsidP="003A11DF">
      <w:pPr>
        <w:pStyle w:val="22"/>
        <w:tabs>
          <w:tab w:val="left" w:pos="8505"/>
        </w:tabs>
        <w:ind w:left="0"/>
        <w:jc w:val="both"/>
        <w:rPr>
          <w:b w:val="0"/>
        </w:rPr>
      </w:pPr>
      <w:r>
        <w:rPr>
          <w:b w:val="0"/>
        </w:rPr>
        <w:t xml:space="preserve">      </w:t>
      </w:r>
      <w:r w:rsidRPr="003A11DF">
        <w:rPr>
          <w:b w:val="0"/>
        </w:rPr>
        <w:t xml:space="preserve">Начальник КТЦ-2 </w:t>
      </w:r>
      <w:r>
        <w:rPr>
          <w:b w:val="0"/>
        </w:rPr>
        <w:t xml:space="preserve">                               </w:t>
      </w:r>
      <w:r w:rsidRPr="003A11DF">
        <w:rPr>
          <w:b w:val="0"/>
        </w:rPr>
        <w:t>Мишин А.А</w:t>
      </w: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p w:rsidR="000041D6" w:rsidRDefault="000041D6" w:rsidP="009D4EB1">
      <w:pPr>
        <w:pStyle w:val="22"/>
        <w:tabs>
          <w:tab w:val="left" w:pos="8505"/>
        </w:tabs>
        <w:ind w:left="0"/>
        <w:jc w:val="both"/>
        <w:rPr>
          <w:b w:val="0"/>
        </w:rPr>
      </w:pPr>
    </w:p>
    <w:sectPr w:rsidR="000041D6" w:rsidSect="00686C31">
      <w:pgSz w:w="11906" w:h="16838" w:code="9"/>
      <w:pgMar w:top="1077" w:right="851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40C" w:rsidRDefault="00F7440C">
      <w:r>
        <w:separator/>
      </w:r>
    </w:p>
  </w:endnote>
  <w:endnote w:type="continuationSeparator" w:id="0">
    <w:p w:rsidR="00F7440C" w:rsidRDefault="00F7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379062"/>
      <w:docPartObj>
        <w:docPartGallery w:val="Page Numbers (Bottom of Page)"/>
        <w:docPartUnique/>
      </w:docPartObj>
    </w:sdtPr>
    <w:sdtEndPr/>
    <w:sdtContent>
      <w:p w:rsidR="00F7440C" w:rsidRDefault="00F7440C" w:rsidP="0093246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31">
          <w:rPr>
            <w:noProof/>
          </w:rP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F7440C" w:rsidRDefault="00F7440C" w:rsidP="00A6148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31">
          <w:rPr>
            <w:noProof/>
          </w:rPr>
          <w:t>33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40C" w:rsidRDefault="00F7440C">
      <w:r>
        <w:separator/>
      </w:r>
    </w:p>
  </w:footnote>
  <w:footnote w:type="continuationSeparator" w:id="0">
    <w:p w:rsidR="00F7440C" w:rsidRDefault="00F7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4E38"/>
    <w:multiLevelType w:val="hybridMultilevel"/>
    <w:tmpl w:val="8C6EB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3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77E3C92"/>
    <w:multiLevelType w:val="hybridMultilevel"/>
    <w:tmpl w:val="7B68C5EA"/>
    <w:lvl w:ilvl="0" w:tplc="1FA0C6D4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487648"/>
    <w:multiLevelType w:val="hybridMultilevel"/>
    <w:tmpl w:val="C18E061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lvlText w:val=""/>
      <w:lvlJc w:val="left"/>
      <w:pPr>
        <w:tabs>
          <w:tab w:val="num" w:pos="360"/>
        </w:tabs>
      </w:pPr>
    </w:lvl>
    <w:lvl w:ilvl="2" w:tplc="C546C2A0">
      <w:numFmt w:val="none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5C2C4807"/>
    <w:multiLevelType w:val="hybridMultilevel"/>
    <w:tmpl w:val="2D660C7A"/>
    <w:lvl w:ilvl="0" w:tplc="5DCCAF3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0E705D"/>
    <w:multiLevelType w:val="hybridMultilevel"/>
    <w:tmpl w:val="BBAC2996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31586D"/>
    <w:multiLevelType w:val="hybridMultilevel"/>
    <w:tmpl w:val="C18E061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6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7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8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45"/>
  </w:num>
  <w:num w:numId="4">
    <w:abstractNumId w:val="47"/>
  </w:num>
  <w:num w:numId="5">
    <w:abstractNumId w:val="9"/>
  </w:num>
  <w:num w:numId="6">
    <w:abstractNumId w:val="22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0"/>
  </w:num>
  <w:num w:numId="10">
    <w:abstractNumId w:val="29"/>
  </w:num>
  <w:num w:numId="11">
    <w:abstractNumId w:val="12"/>
  </w:num>
  <w:num w:numId="12">
    <w:abstractNumId w:val="1"/>
  </w:num>
  <w:num w:numId="13">
    <w:abstractNumId w:val="44"/>
  </w:num>
  <w:num w:numId="14">
    <w:abstractNumId w:val="2"/>
  </w:num>
  <w:num w:numId="15">
    <w:abstractNumId w:val="5"/>
  </w:num>
  <w:num w:numId="16">
    <w:abstractNumId w:val="7"/>
  </w:num>
  <w:num w:numId="17">
    <w:abstractNumId w:val="14"/>
  </w:num>
  <w:num w:numId="18">
    <w:abstractNumId w:val="31"/>
  </w:num>
  <w:num w:numId="19">
    <w:abstractNumId w:val="21"/>
  </w:num>
  <w:num w:numId="20">
    <w:abstractNumId w:val="25"/>
    <w:lvlOverride w:ilvl="0">
      <w:startOverride w:val="1"/>
    </w:lvlOverride>
  </w:num>
  <w:num w:numId="21">
    <w:abstractNumId w:val="24"/>
  </w:num>
  <w:num w:numId="22">
    <w:abstractNumId w:val="17"/>
  </w:num>
  <w:num w:numId="23">
    <w:abstractNumId w:val="41"/>
  </w:num>
  <w:num w:numId="24">
    <w:abstractNumId w:val="19"/>
  </w:num>
  <w:num w:numId="25">
    <w:abstractNumId w:val="33"/>
  </w:num>
  <w:num w:numId="26">
    <w:abstractNumId w:val="48"/>
  </w:num>
  <w:num w:numId="27">
    <w:abstractNumId w:val="4"/>
  </w:num>
  <w:num w:numId="28">
    <w:abstractNumId w:val="10"/>
  </w:num>
  <w:num w:numId="29">
    <w:abstractNumId w:val="8"/>
  </w:num>
  <w:num w:numId="30">
    <w:abstractNumId w:val="0"/>
  </w:num>
  <w:num w:numId="31">
    <w:abstractNumId w:val="30"/>
  </w:num>
  <w:num w:numId="32">
    <w:abstractNumId w:val="36"/>
  </w:num>
  <w:num w:numId="33">
    <w:abstractNumId w:val="39"/>
  </w:num>
  <w:num w:numId="34">
    <w:abstractNumId w:val="46"/>
  </w:num>
  <w:num w:numId="35">
    <w:abstractNumId w:val="38"/>
  </w:num>
  <w:num w:numId="36">
    <w:abstractNumId w:val="23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43"/>
  </w:num>
  <w:num w:numId="40">
    <w:abstractNumId w:val="11"/>
  </w:num>
  <w:num w:numId="41">
    <w:abstractNumId w:val="16"/>
  </w:num>
  <w:num w:numId="42">
    <w:abstractNumId w:val="6"/>
  </w:num>
  <w:num w:numId="43">
    <w:abstractNumId w:val="32"/>
  </w:num>
  <w:num w:numId="44">
    <w:abstractNumId w:val="3"/>
  </w:num>
  <w:num w:numId="45">
    <w:abstractNumId w:val="34"/>
  </w:num>
  <w:num w:numId="46">
    <w:abstractNumId w:val="18"/>
  </w:num>
  <w:num w:numId="47">
    <w:abstractNumId w:val="42"/>
  </w:num>
  <w:num w:numId="48">
    <w:abstractNumId w:val="37"/>
  </w:num>
  <w:num w:numId="4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1D6"/>
    <w:rsid w:val="0000466B"/>
    <w:rsid w:val="0000466E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6F35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1B0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9A4"/>
    <w:rsid w:val="00065A69"/>
    <w:rsid w:val="000710B6"/>
    <w:rsid w:val="00072D52"/>
    <w:rsid w:val="00073869"/>
    <w:rsid w:val="00074BA5"/>
    <w:rsid w:val="00074DC2"/>
    <w:rsid w:val="00075608"/>
    <w:rsid w:val="000805CB"/>
    <w:rsid w:val="00090098"/>
    <w:rsid w:val="000907CC"/>
    <w:rsid w:val="00091D67"/>
    <w:rsid w:val="00093327"/>
    <w:rsid w:val="0009583D"/>
    <w:rsid w:val="00095B05"/>
    <w:rsid w:val="000972EA"/>
    <w:rsid w:val="000A1B56"/>
    <w:rsid w:val="000A1CC0"/>
    <w:rsid w:val="000A202B"/>
    <w:rsid w:val="000A618D"/>
    <w:rsid w:val="000A691F"/>
    <w:rsid w:val="000A72C7"/>
    <w:rsid w:val="000B10FB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4C60"/>
    <w:rsid w:val="000C7A58"/>
    <w:rsid w:val="000C7A68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4765"/>
    <w:rsid w:val="000F6966"/>
    <w:rsid w:val="000F743C"/>
    <w:rsid w:val="000F76F7"/>
    <w:rsid w:val="00100456"/>
    <w:rsid w:val="00100980"/>
    <w:rsid w:val="00104AD5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452D"/>
    <w:rsid w:val="00134643"/>
    <w:rsid w:val="0013509C"/>
    <w:rsid w:val="00135318"/>
    <w:rsid w:val="00136B1A"/>
    <w:rsid w:val="00137194"/>
    <w:rsid w:val="0013750B"/>
    <w:rsid w:val="001375B0"/>
    <w:rsid w:val="001457A6"/>
    <w:rsid w:val="00152090"/>
    <w:rsid w:val="00155028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3315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2DF"/>
    <w:rsid w:val="0019780C"/>
    <w:rsid w:val="001A0209"/>
    <w:rsid w:val="001A4D09"/>
    <w:rsid w:val="001A59D8"/>
    <w:rsid w:val="001A77BB"/>
    <w:rsid w:val="001B01A9"/>
    <w:rsid w:val="001B0E5C"/>
    <w:rsid w:val="001B1F62"/>
    <w:rsid w:val="001B20FD"/>
    <w:rsid w:val="001B2C8D"/>
    <w:rsid w:val="001B344D"/>
    <w:rsid w:val="001B576A"/>
    <w:rsid w:val="001B6BC9"/>
    <w:rsid w:val="001B7F8B"/>
    <w:rsid w:val="001C049B"/>
    <w:rsid w:val="001C0E9D"/>
    <w:rsid w:val="001C1B3F"/>
    <w:rsid w:val="001C1B74"/>
    <w:rsid w:val="001C23FE"/>
    <w:rsid w:val="001C2F21"/>
    <w:rsid w:val="001C3B04"/>
    <w:rsid w:val="001C4BF0"/>
    <w:rsid w:val="001C5287"/>
    <w:rsid w:val="001C7831"/>
    <w:rsid w:val="001D1683"/>
    <w:rsid w:val="001D1C2F"/>
    <w:rsid w:val="001D1D39"/>
    <w:rsid w:val="001E07EA"/>
    <w:rsid w:val="001E302A"/>
    <w:rsid w:val="001E59CE"/>
    <w:rsid w:val="001F1438"/>
    <w:rsid w:val="001F1D3B"/>
    <w:rsid w:val="001F28A0"/>
    <w:rsid w:val="001F4F3D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76F7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872"/>
    <w:rsid w:val="00252D34"/>
    <w:rsid w:val="002530D7"/>
    <w:rsid w:val="00254828"/>
    <w:rsid w:val="0025523E"/>
    <w:rsid w:val="0026007B"/>
    <w:rsid w:val="00261812"/>
    <w:rsid w:val="00263778"/>
    <w:rsid w:val="00264C31"/>
    <w:rsid w:val="00266B17"/>
    <w:rsid w:val="00267B24"/>
    <w:rsid w:val="002703E2"/>
    <w:rsid w:val="0027041D"/>
    <w:rsid w:val="00270AEB"/>
    <w:rsid w:val="0027327F"/>
    <w:rsid w:val="00275654"/>
    <w:rsid w:val="00275FDE"/>
    <w:rsid w:val="002766A6"/>
    <w:rsid w:val="00277EA6"/>
    <w:rsid w:val="0028027C"/>
    <w:rsid w:val="00280DB6"/>
    <w:rsid w:val="0028175C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97794"/>
    <w:rsid w:val="002A068A"/>
    <w:rsid w:val="002A4000"/>
    <w:rsid w:val="002A498D"/>
    <w:rsid w:val="002B0BB5"/>
    <w:rsid w:val="002B0C48"/>
    <w:rsid w:val="002B2279"/>
    <w:rsid w:val="002B3856"/>
    <w:rsid w:val="002B6048"/>
    <w:rsid w:val="002B6DE3"/>
    <w:rsid w:val="002C079A"/>
    <w:rsid w:val="002C1616"/>
    <w:rsid w:val="002C4D54"/>
    <w:rsid w:val="002C4F24"/>
    <w:rsid w:val="002C5999"/>
    <w:rsid w:val="002C70A3"/>
    <w:rsid w:val="002D0F3E"/>
    <w:rsid w:val="002D10A6"/>
    <w:rsid w:val="002D2A2E"/>
    <w:rsid w:val="002D7B9E"/>
    <w:rsid w:val="002E06EF"/>
    <w:rsid w:val="002E4E6E"/>
    <w:rsid w:val="002E5A57"/>
    <w:rsid w:val="002E7FF3"/>
    <w:rsid w:val="002F07B1"/>
    <w:rsid w:val="002F0AA8"/>
    <w:rsid w:val="002F1750"/>
    <w:rsid w:val="002F2CC8"/>
    <w:rsid w:val="002F325D"/>
    <w:rsid w:val="002F596E"/>
    <w:rsid w:val="002F5E68"/>
    <w:rsid w:val="002F6CDF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3767"/>
    <w:rsid w:val="00336329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1AE"/>
    <w:rsid w:val="0035541B"/>
    <w:rsid w:val="00356F31"/>
    <w:rsid w:val="00356FEA"/>
    <w:rsid w:val="003632AD"/>
    <w:rsid w:val="00370337"/>
    <w:rsid w:val="0037142E"/>
    <w:rsid w:val="003716EB"/>
    <w:rsid w:val="00373931"/>
    <w:rsid w:val="0037498D"/>
    <w:rsid w:val="00374EC2"/>
    <w:rsid w:val="00381B06"/>
    <w:rsid w:val="003845F3"/>
    <w:rsid w:val="003846AF"/>
    <w:rsid w:val="003846D6"/>
    <w:rsid w:val="00385724"/>
    <w:rsid w:val="003863E8"/>
    <w:rsid w:val="00386BD2"/>
    <w:rsid w:val="00386C7E"/>
    <w:rsid w:val="00390449"/>
    <w:rsid w:val="00391A7F"/>
    <w:rsid w:val="00394233"/>
    <w:rsid w:val="003950DF"/>
    <w:rsid w:val="003A08DE"/>
    <w:rsid w:val="003A0A80"/>
    <w:rsid w:val="003A11DF"/>
    <w:rsid w:val="003A22E6"/>
    <w:rsid w:val="003A2C76"/>
    <w:rsid w:val="003A3918"/>
    <w:rsid w:val="003A3F14"/>
    <w:rsid w:val="003A697F"/>
    <w:rsid w:val="003A6BB8"/>
    <w:rsid w:val="003B16B2"/>
    <w:rsid w:val="003B18BA"/>
    <w:rsid w:val="003B237A"/>
    <w:rsid w:val="003B35D8"/>
    <w:rsid w:val="003B370C"/>
    <w:rsid w:val="003B6A1F"/>
    <w:rsid w:val="003C14EB"/>
    <w:rsid w:val="003C73EC"/>
    <w:rsid w:val="003D2DB7"/>
    <w:rsid w:val="003D33BC"/>
    <w:rsid w:val="003D6B2C"/>
    <w:rsid w:val="003E0F24"/>
    <w:rsid w:val="003E13C4"/>
    <w:rsid w:val="003E1953"/>
    <w:rsid w:val="003E2272"/>
    <w:rsid w:val="003E58EF"/>
    <w:rsid w:val="003E5F42"/>
    <w:rsid w:val="003E7020"/>
    <w:rsid w:val="003E72CE"/>
    <w:rsid w:val="003F0672"/>
    <w:rsid w:val="003F2D26"/>
    <w:rsid w:val="003F3230"/>
    <w:rsid w:val="003F4109"/>
    <w:rsid w:val="00402F66"/>
    <w:rsid w:val="0040713E"/>
    <w:rsid w:val="004106F5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24D"/>
    <w:rsid w:val="00457527"/>
    <w:rsid w:val="00460CC1"/>
    <w:rsid w:val="00461B44"/>
    <w:rsid w:val="00463C70"/>
    <w:rsid w:val="00465441"/>
    <w:rsid w:val="004660C3"/>
    <w:rsid w:val="004671D3"/>
    <w:rsid w:val="00471022"/>
    <w:rsid w:val="004723E3"/>
    <w:rsid w:val="00472DCA"/>
    <w:rsid w:val="0047420F"/>
    <w:rsid w:val="004752EF"/>
    <w:rsid w:val="00475D80"/>
    <w:rsid w:val="004825A5"/>
    <w:rsid w:val="00483081"/>
    <w:rsid w:val="004832E7"/>
    <w:rsid w:val="00484967"/>
    <w:rsid w:val="00491160"/>
    <w:rsid w:val="00492718"/>
    <w:rsid w:val="00495794"/>
    <w:rsid w:val="00496828"/>
    <w:rsid w:val="004A0B9F"/>
    <w:rsid w:val="004A3B3B"/>
    <w:rsid w:val="004A6B6B"/>
    <w:rsid w:val="004B17FD"/>
    <w:rsid w:val="004B19D1"/>
    <w:rsid w:val="004B1F3F"/>
    <w:rsid w:val="004B3DDF"/>
    <w:rsid w:val="004B79DF"/>
    <w:rsid w:val="004B7B66"/>
    <w:rsid w:val="004C0DDD"/>
    <w:rsid w:val="004C1B31"/>
    <w:rsid w:val="004C2E0B"/>
    <w:rsid w:val="004C32C0"/>
    <w:rsid w:val="004C458B"/>
    <w:rsid w:val="004C7A09"/>
    <w:rsid w:val="004D20C4"/>
    <w:rsid w:val="004D228C"/>
    <w:rsid w:val="004D242A"/>
    <w:rsid w:val="004D5BED"/>
    <w:rsid w:val="004D5DC0"/>
    <w:rsid w:val="004D5E57"/>
    <w:rsid w:val="004D744F"/>
    <w:rsid w:val="004D7672"/>
    <w:rsid w:val="004E12B7"/>
    <w:rsid w:val="004E2A76"/>
    <w:rsid w:val="004E3297"/>
    <w:rsid w:val="004E5133"/>
    <w:rsid w:val="004F0904"/>
    <w:rsid w:val="004F0986"/>
    <w:rsid w:val="004F457C"/>
    <w:rsid w:val="004F4953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2555"/>
    <w:rsid w:val="0051784C"/>
    <w:rsid w:val="00520A05"/>
    <w:rsid w:val="005218E9"/>
    <w:rsid w:val="005246B5"/>
    <w:rsid w:val="0052484B"/>
    <w:rsid w:val="005273CF"/>
    <w:rsid w:val="005275EE"/>
    <w:rsid w:val="00534C5A"/>
    <w:rsid w:val="00544269"/>
    <w:rsid w:val="0054457B"/>
    <w:rsid w:val="0054638C"/>
    <w:rsid w:val="005511B4"/>
    <w:rsid w:val="00551F7C"/>
    <w:rsid w:val="005525AF"/>
    <w:rsid w:val="00553239"/>
    <w:rsid w:val="005574F2"/>
    <w:rsid w:val="005628B6"/>
    <w:rsid w:val="00563FC1"/>
    <w:rsid w:val="00564908"/>
    <w:rsid w:val="00565644"/>
    <w:rsid w:val="00565E08"/>
    <w:rsid w:val="00571655"/>
    <w:rsid w:val="005722A6"/>
    <w:rsid w:val="00572B6A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8B8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4FC"/>
    <w:rsid w:val="005C3AC6"/>
    <w:rsid w:val="005C41BF"/>
    <w:rsid w:val="005C5C7B"/>
    <w:rsid w:val="005C68EA"/>
    <w:rsid w:val="005D0ECE"/>
    <w:rsid w:val="005D0F8F"/>
    <w:rsid w:val="005D0FB7"/>
    <w:rsid w:val="005D1BA8"/>
    <w:rsid w:val="005D1E69"/>
    <w:rsid w:val="005D4AD3"/>
    <w:rsid w:val="005E2848"/>
    <w:rsid w:val="005E34B3"/>
    <w:rsid w:val="005E3A6C"/>
    <w:rsid w:val="005E3D7C"/>
    <w:rsid w:val="005E5374"/>
    <w:rsid w:val="005E7744"/>
    <w:rsid w:val="005F03CC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668E"/>
    <w:rsid w:val="00640212"/>
    <w:rsid w:val="00642FD4"/>
    <w:rsid w:val="006432CD"/>
    <w:rsid w:val="00646702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8B9"/>
    <w:rsid w:val="0066468C"/>
    <w:rsid w:val="0066539B"/>
    <w:rsid w:val="00666EBD"/>
    <w:rsid w:val="00667793"/>
    <w:rsid w:val="006678EF"/>
    <w:rsid w:val="0067150D"/>
    <w:rsid w:val="00671A14"/>
    <w:rsid w:val="00671DF5"/>
    <w:rsid w:val="00671F12"/>
    <w:rsid w:val="00672E4F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86C31"/>
    <w:rsid w:val="00690363"/>
    <w:rsid w:val="00690FE7"/>
    <w:rsid w:val="0069319C"/>
    <w:rsid w:val="006931C7"/>
    <w:rsid w:val="0069404A"/>
    <w:rsid w:val="00695871"/>
    <w:rsid w:val="006962F2"/>
    <w:rsid w:val="00696EE5"/>
    <w:rsid w:val="00697225"/>
    <w:rsid w:val="006A1169"/>
    <w:rsid w:val="006A3081"/>
    <w:rsid w:val="006A46C0"/>
    <w:rsid w:val="006A4A2B"/>
    <w:rsid w:val="006A59AD"/>
    <w:rsid w:val="006A6CB0"/>
    <w:rsid w:val="006B1924"/>
    <w:rsid w:val="006B19AC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21D"/>
    <w:rsid w:val="006D4568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02D8"/>
    <w:rsid w:val="00701109"/>
    <w:rsid w:val="00702653"/>
    <w:rsid w:val="00703BBE"/>
    <w:rsid w:val="00704002"/>
    <w:rsid w:val="0070654B"/>
    <w:rsid w:val="0070695C"/>
    <w:rsid w:val="00710178"/>
    <w:rsid w:val="0071276D"/>
    <w:rsid w:val="00712DF5"/>
    <w:rsid w:val="00716331"/>
    <w:rsid w:val="00717DDD"/>
    <w:rsid w:val="007238F0"/>
    <w:rsid w:val="007259F8"/>
    <w:rsid w:val="00727535"/>
    <w:rsid w:val="00727923"/>
    <w:rsid w:val="0073089F"/>
    <w:rsid w:val="00731856"/>
    <w:rsid w:val="007319EA"/>
    <w:rsid w:val="007321D3"/>
    <w:rsid w:val="00733282"/>
    <w:rsid w:val="00734AC8"/>
    <w:rsid w:val="00734C7B"/>
    <w:rsid w:val="007362FB"/>
    <w:rsid w:val="00736744"/>
    <w:rsid w:val="00740B76"/>
    <w:rsid w:val="007429AE"/>
    <w:rsid w:val="00742E1E"/>
    <w:rsid w:val="00742E54"/>
    <w:rsid w:val="00743B42"/>
    <w:rsid w:val="0074484A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93FE4"/>
    <w:rsid w:val="00795534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57B2"/>
    <w:rsid w:val="007B70AB"/>
    <w:rsid w:val="007C13D4"/>
    <w:rsid w:val="007C17EB"/>
    <w:rsid w:val="007C2437"/>
    <w:rsid w:val="007C2B2A"/>
    <w:rsid w:val="007C4B24"/>
    <w:rsid w:val="007C4CE2"/>
    <w:rsid w:val="007C624C"/>
    <w:rsid w:val="007C6BC2"/>
    <w:rsid w:val="007C7684"/>
    <w:rsid w:val="007D2752"/>
    <w:rsid w:val="007D28DD"/>
    <w:rsid w:val="007D392C"/>
    <w:rsid w:val="007D5796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0A3C"/>
    <w:rsid w:val="007F26AE"/>
    <w:rsid w:val="007F4AD7"/>
    <w:rsid w:val="007F5147"/>
    <w:rsid w:val="0080096A"/>
    <w:rsid w:val="008017E3"/>
    <w:rsid w:val="00804A59"/>
    <w:rsid w:val="00806BBA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548B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5FEA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099"/>
    <w:rsid w:val="008A3875"/>
    <w:rsid w:val="008A3DCF"/>
    <w:rsid w:val="008A5062"/>
    <w:rsid w:val="008A659B"/>
    <w:rsid w:val="008B15F2"/>
    <w:rsid w:val="008B5F11"/>
    <w:rsid w:val="008B7C64"/>
    <w:rsid w:val="008C1B71"/>
    <w:rsid w:val="008C438A"/>
    <w:rsid w:val="008C4F79"/>
    <w:rsid w:val="008C5E93"/>
    <w:rsid w:val="008C74C1"/>
    <w:rsid w:val="008C77FC"/>
    <w:rsid w:val="008D04F0"/>
    <w:rsid w:val="008D1BC4"/>
    <w:rsid w:val="008D34EC"/>
    <w:rsid w:val="008D3770"/>
    <w:rsid w:val="008D3853"/>
    <w:rsid w:val="008D479E"/>
    <w:rsid w:val="008D48B5"/>
    <w:rsid w:val="008D7B2B"/>
    <w:rsid w:val="008E1A5A"/>
    <w:rsid w:val="008F1DD8"/>
    <w:rsid w:val="008F3569"/>
    <w:rsid w:val="008F4678"/>
    <w:rsid w:val="008F4BC5"/>
    <w:rsid w:val="008F6855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1400F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4149"/>
    <w:rsid w:val="0094504F"/>
    <w:rsid w:val="0094529B"/>
    <w:rsid w:val="009456F1"/>
    <w:rsid w:val="0094570F"/>
    <w:rsid w:val="00945FF4"/>
    <w:rsid w:val="0095369C"/>
    <w:rsid w:val="00955915"/>
    <w:rsid w:val="00956248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073"/>
    <w:rsid w:val="00977A4A"/>
    <w:rsid w:val="0098010D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6B80"/>
    <w:rsid w:val="009B7308"/>
    <w:rsid w:val="009B738C"/>
    <w:rsid w:val="009C3A9D"/>
    <w:rsid w:val="009C450D"/>
    <w:rsid w:val="009C4948"/>
    <w:rsid w:val="009D1E3B"/>
    <w:rsid w:val="009D36B4"/>
    <w:rsid w:val="009D3A97"/>
    <w:rsid w:val="009D4EB1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21B"/>
    <w:rsid w:val="00A30C1C"/>
    <w:rsid w:val="00A30C9A"/>
    <w:rsid w:val="00A30D6F"/>
    <w:rsid w:val="00A31DEE"/>
    <w:rsid w:val="00A32B8B"/>
    <w:rsid w:val="00A34CA2"/>
    <w:rsid w:val="00A359F2"/>
    <w:rsid w:val="00A36BE5"/>
    <w:rsid w:val="00A378CF"/>
    <w:rsid w:val="00A37ED1"/>
    <w:rsid w:val="00A41B68"/>
    <w:rsid w:val="00A41C1F"/>
    <w:rsid w:val="00A426BE"/>
    <w:rsid w:val="00A43071"/>
    <w:rsid w:val="00A446E0"/>
    <w:rsid w:val="00A45B91"/>
    <w:rsid w:val="00A472A2"/>
    <w:rsid w:val="00A47FE9"/>
    <w:rsid w:val="00A50E46"/>
    <w:rsid w:val="00A51C17"/>
    <w:rsid w:val="00A57DC4"/>
    <w:rsid w:val="00A6148F"/>
    <w:rsid w:val="00A61615"/>
    <w:rsid w:val="00A621D7"/>
    <w:rsid w:val="00A64A92"/>
    <w:rsid w:val="00A716D4"/>
    <w:rsid w:val="00A722D6"/>
    <w:rsid w:val="00A74379"/>
    <w:rsid w:val="00A754DB"/>
    <w:rsid w:val="00A76337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0301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59A"/>
    <w:rsid w:val="00AC5B54"/>
    <w:rsid w:val="00AC7586"/>
    <w:rsid w:val="00AC7F46"/>
    <w:rsid w:val="00AD19EA"/>
    <w:rsid w:val="00AD21AA"/>
    <w:rsid w:val="00AD252E"/>
    <w:rsid w:val="00AD45E9"/>
    <w:rsid w:val="00AD47B0"/>
    <w:rsid w:val="00AD47F9"/>
    <w:rsid w:val="00AD6ED7"/>
    <w:rsid w:val="00AE6176"/>
    <w:rsid w:val="00AE62DF"/>
    <w:rsid w:val="00AE7AF4"/>
    <w:rsid w:val="00AF4797"/>
    <w:rsid w:val="00AF555C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179C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442E"/>
    <w:rsid w:val="00B5655E"/>
    <w:rsid w:val="00B6611B"/>
    <w:rsid w:val="00B66D88"/>
    <w:rsid w:val="00B71B84"/>
    <w:rsid w:val="00B72DAF"/>
    <w:rsid w:val="00B73661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A30F3"/>
    <w:rsid w:val="00BA47B4"/>
    <w:rsid w:val="00BB0584"/>
    <w:rsid w:val="00BB12C7"/>
    <w:rsid w:val="00BB1816"/>
    <w:rsid w:val="00BB247C"/>
    <w:rsid w:val="00BB5DAE"/>
    <w:rsid w:val="00BB7FF2"/>
    <w:rsid w:val="00BC1F8E"/>
    <w:rsid w:val="00BC208E"/>
    <w:rsid w:val="00BC3158"/>
    <w:rsid w:val="00BC3844"/>
    <w:rsid w:val="00BC40EA"/>
    <w:rsid w:val="00BC6628"/>
    <w:rsid w:val="00BC7F45"/>
    <w:rsid w:val="00BD7854"/>
    <w:rsid w:val="00BE1CBB"/>
    <w:rsid w:val="00BE4188"/>
    <w:rsid w:val="00BF302B"/>
    <w:rsid w:val="00BF562F"/>
    <w:rsid w:val="00BF66C9"/>
    <w:rsid w:val="00BF7031"/>
    <w:rsid w:val="00C0180C"/>
    <w:rsid w:val="00C02065"/>
    <w:rsid w:val="00C05395"/>
    <w:rsid w:val="00C073DA"/>
    <w:rsid w:val="00C101CF"/>
    <w:rsid w:val="00C1114B"/>
    <w:rsid w:val="00C1123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C52"/>
    <w:rsid w:val="00C44F81"/>
    <w:rsid w:val="00C45058"/>
    <w:rsid w:val="00C46961"/>
    <w:rsid w:val="00C46B57"/>
    <w:rsid w:val="00C47DD8"/>
    <w:rsid w:val="00C50AC2"/>
    <w:rsid w:val="00C53177"/>
    <w:rsid w:val="00C55F61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74674"/>
    <w:rsid w:val="00C74B61"/>
    <w:rsid w:val="00C77D6B"/>
    <w:rsid w:val="00C82955"/>
    <w:rsid w:val="00C82B0A"/>
    <w:rsid w:val="00C84D24"/>
    <w:rsid w:val="00C857DF"/>
    <w:rsid w:val="00C86814"/>
    <w:rsid w:val="00C9259B"/>
    <w:rsid w:val="00C9261B"/>
    <w:rsid w:val="00C93AB6"/>
    <w:rsid w:val="00C94A48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9C1"/>
    <w:rsid w:val="00CB5A6A"/>
    <w:rsid w:val="00CB79BB"/>
    <w:rsid w:val="00CC110D"/>
    <w:rsid w:val="00CC2148"/>
    <w:rsid w:val="00CC245D"/>
    <w:rsid w:val="00CC2C3D"/>
    <w:rsid w:val="00CC2C43"/>
    <w:rsid w:val="00CC521A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6731"/>
    <w:rsid w:val="00D1677D"/>
    <w:rsid w:val="00D2004C"/>
    <w:rsid w:val="00D23422"/>
    <w:rsid w:val="00D25F27"/>
    <w:rsid w:val="00D37601"/>
    <w:rsid w:val="00D43C25"/>
    <w:rsid w:val="00D4437B"/>
    <w:rsid w:val="00D51D62"/>
    <w:rsid w:val="00D535D9"/>
    <w:rsid w:val="00D5467C"/>
    <w:rsid w:val="00D549BA"/>
    <w:rsid w:val="00D54D0E"/>
    <w:rsid w:val="00D5640B"/>
    <w:rsid w:val="00D566CE"/>
    <w:rsid w:val="00D60B04"/>
    <w:rsid w:val="00D619CA"/>
    <w:rsid w:val="00D62295"/>
    <w:rsid w:val="00D626ED"/>
    <w:rsid w:val="00D63507"/>
    <w:rsid w:val="00D63C25"/>
    <w:rsid w:val="00D6588E"/>
    <w:rsid w:val="00D66AA9"/>
    <w:rsid w:val="00D70FEA"/>
    <w:rsid w:val="00D71ACB"/>
    <w:rsid w:val="00D751C7"/>
    <w:rsid w:val="00D75E62"/>
    <w:rsid w:val="00D82ACE"/>
    <w:rsid w:val="00D839CF"/>
    <w:rsid w:val="00D84E72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03CC"/>
    <w:rsid w:val="00DB220B"/>
    <w:rsid w:val="00DB2821"/>
    <w:rsid w:val="00DB49AD"/>
    <w:rsid w:val="00DC0362"/>
    <w:rsid w:val="00DC197E"/>
    <w:rsid w:val="00DC1E28"/>
    <w:rsid w:val="00DC340D"/>
    <w:rsid w:val="00DC6BD0"/>
    <w:rsid w:val="00DD0B7E"/>
    <w:rsid w:val="00DD463A"/>
    <w:rsid w:val="00DD5B7B"/>
    <w:rsid w:val="00DD6F4A"/>
    <w:rsid w:val="00DD7469"/>
    <w:rsid w:val="00DE0703"/>
    <w:rsid w:val="00DE0D89"/>
    <w:rsid w:val="00DE1D5A"/>
    <w:rsid w:val="00DE30AC"/>
    <w:rsid w:val="00DE555E"/>
    <w:rsid w:val="00DE6A0B"/>
    <w:rsid w:val="00DF0DE7"/>
    <w:rsid w:val="00DF0E40"/>
    <w:rsid w:val="00DF441D"/>
    <w:rsid w:val="00E04EC3"/>
    <w:rsid w:val="00E07344"/>
    <w:rsid w:val="00E10D2D"/>
    <w:rsid w:val="00E1287C"/>
    <w:rsid w:val="00E1394C"/>
    <w:rsid w:val="00E13A85"/>
    <w:rsid w:val="00E14CE3"/>
    <w:rsid w:val="00E17615"/>
    <w:rsid w:val="00E17DD0"/>
    <w:rsid w:val="00E21B59"/>
    <w:rsid w:val="00E22119"/>
    <w:rsid w:val="00E2259A"/>
    <w:rsid w:val="00E255A3"/>
    <w:rsid w:val="00E25BC1"/>
    <w:rsid w:val="00E262EF"/>
    <w:rsid w:val="00E27FA7"/>
    <w:rsid w:val="00E30BB0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31E0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37"/>
    <w:rsid w:val="00E96D7E"/>
    <w:rsid w:val="00E97206"/>
    <w:rsid w:val="00EA174B"/>
    <w:rsid w:val="00EA2504"/>
    <w:rsid w:val="00EA7ECF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322"/>
    <w:rsid w:val="00EC7700"/>
    <w:rsid w:val="00EC79FE"/>
    <w:rsid w:val="00ED1629"/>
    <w:rsid w:val="00ED1780"/>
    <w:rsid w:val="00ED3076"/>
    <w:rsid w:val="00ED4AB4"/>
    <w:rsid w:val="00EE0F8E"/>
    <w:rsid w:val="00EE3C6A"/>
    <w:rsid w:val="00EE4925"/>
    <w:rsid w:val="00EE4A87"/>
    <w:rsid w:val="00EF0A74"/>
    <w:rsid w:val="00EF1009"/>
    <w:rsid w:val="00EF3811"/>
    <w:rsid w:val="00EF3BCB"/>
    <w:rsid w:val="00EF52BA"/>
    <w:rsid w:val="00EF6669"/>
    <w:rsid w:val="00F06FB9"/>
    <w:rsid w:val="00F10867"/>
    <w:rsid w:val="00F10DBD"/>
    <w:rsid w:val="00F1248A"/>
    <w:rsid w:val="00F12572"/>
    <w:rsid w:val="00F125AB"/>
    <w:rsid w:val="00F133E0"/>
    <w:rsid w:val="00F13E0B"/>
    <w:rsid w:val="00F14DEC"/>
    <w:rsid w:val="00F15391"/>
    <w:rsid w:val="00F158B7"/>
    <w:rsid w:val="00F210A3"/>
    <w:rsid w:val="00F269F3"/>
    <w:rsid w:val="00F2771F"/>
    <w:rsid w:val="00F27D9F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61F38"/>
    <w:rsid w:val="00F66AD2"/>
    <w:rsid w:val="00F7039D"/>
    <w:rsid w:val="00F725B5"/>
    <w:rsid w:val="00F73923"/>
    <w:rsid w:val="00F74184"/>
    <w:rsid w:val="00F7440C"/>
    <w:rsid w:val="00F75724"/>
    <w:rsid w:val="00F75D8D"/>
    <w:rsid w:val="00F75E3A"/>
    <w:rsid w:val="00F77361"/>
    <w:rsid w:val="00F8181F"/>
    <w:rsid w:val="00F81BE4"/>
    <w:rsid w:val="00F86613"/>
    <w:rsid w:val="00F8785C"/>
    <w:rsid w:val="00F91441"/>
    <w:rsid w:val="00F924CF"/>
    <w:rsid w:val="00F93780"/>
    <w:rsid w:val="00F943A6"/>
    <w:rsid w:val="00F96F99"/>
    <w:rsid w:val="00F974DD"/>
    <w:rsid w:val="00F9763E"/>
    <w:rsid w:val="00FA399F"/>
    <w:rsid w:val="00FA57EA"/>
    <w:rsid w:val="00FB146D"/>
    <w:rsid w:val="00FB153F"/>
    <w:rsid w:val="00FB227B"/>
    <w:rsid w:val="00FB2A08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15D6"/>
    <w:rsid w:val="00FE27D2"/>
    <w:rsid w:val="00FE3B5F"/>
    <w:rsid w:val="00FE4FEC"/>
    <w:rsid w:val="00FE5964"/>
    <w:rsid w:val="00FF4521"/>
    <w:rsid w:val="00FF658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36BE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link w:val="20"/>
    <w:rsid w:val="005F03CC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36BE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link w:val="20"/>
    <w:rsid w:val="005F03C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533D1-9048-4D5F-8AE6-56A5134B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7DA29555.dotm</Template>
  <TotalTime>1101</TotalTime>
  <Pages>33</Pages>
  <Words>7471</Words>
  <Characters>52918</Characters>
  <Application>Microsoft Office Word</Application>
  <DocSecurity>0</DocSecurity>
  <Lines>440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60269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Анастасия Кошурина</cp:lastModifiedBy>
  <cp:revision>15</cp:revision>
  <cp:lastPrinted>2013-08-28T10:21:00Z</cp:lastPrinted>
  <dcterms:created xsi:type="dcterms:W3CDTF">2013-08-27T13:41:00Z</dcterms:created>
  <dcterms:modified xsi:type="dcterms:W3CDTF">2013-10-16T10:39:00Z</dcterms:modified>
</cp:coreProperties>
</file>